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56"/>
        <w:gridCol w:w="1940"/>
        <w:gridCol w:w="1371"/>
        <w:gridCol w:w="851"/>
        <w:gridCol w:w="900"/>
        <w:gridCol w:w="902"/>
        <w:gridCol w:w="1145"/>
        <w:gridCol w:w="1937"/>
        <w:gridCol w:w="599"/>
        <w:gridCol w:w="1393"/>
        <w:gridCol w:w="957"/>
        <w:gridCol w:w="1302"/>
        <w:gridCol w:w="1296"/>
      </w:tblGrid>
      <w:tr w:rsidR="004A0C0D" w:rsidRPr="005B20BD" w:rsidTr="00E17327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0C0D" w:rsidRDefault="004A0C0D" w:rsidP="00E1732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4A0C0D" w:rsidRPr="00F7132C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A0C0D" w:rsidRPr="005B20BD" w:rsidTr="00F7132C">
        <w:trPr>
          <w:trHeight w:val="6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DB56F2" w:rsidRDefault="004A0C0D" w:rsidP="00E17327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4A0C0D" w:rsidRPr="005B20BD" w:rsidTr="00984CD5">
        <w:trPr>
          <w:trHeight w:val="79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widowControl/>
              <w:jc w:val="center"/>
              <w:rPr>
                <w:rFonts w:ascii="仿宋_GB2312" w:eastAsia="仿宋_GB2312" w:cs="宋体"/>
                <w:kern w:val="0"/>
                <w:sz w:val="22"/>
                <w:szCs w:val="22"/>
              </w:rPr>
            </w:pPr>
            <w:r w:rsidRPr="00984CD5">
              <w:rPr>
                <w:rFonts w:ascii="仿宋_GB2312" w:eastAsia="仿宋_GB2312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天津市神农百草腾运大药房有限公司</w:t>
            </w:r>
          </w:p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天津大港油田祥和市场商贸楼</w:t>
            </w:r>
            <w:r w:rsidRPr="00984CD5">
              <w:rPr>
                <w:rFonts w:ascii="仿宋_GB2312" w:eastAsia="仿宋_GB2312"/>
                <w:color w:val="000000"/>
                <w:sz w:val="22"/>
                <w:szCs w:val="22"/>
              </w:rPr>
              <w:t>2</w:t>
            </w: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</w:t>
            </w:r>
          </w:p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林文峻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林文峻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林文峻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984CD5">
              <w:rPr>
                <w:rFonts w:ascii="仿宋_GB2312" w:eastAsia="仿宋_GB2312"/>
                <w:color w:val="000000"/>
                <w:sz w:val="22"/>
                <w:szCs w:val="22"/>
              </w:rPr>
              <w:t>CA116030178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int="eastAsia"/>
                <w:color w:val="000000"/>
                <w:sz w:val="22"/>
                <w:szCs w:val="22"/>
              </w:rPr>
              <w:t>中成药；中药饮片（精品包装）；化学药制剂；抗生素制剂；生化药品；生物制品（除疫苗、血液制品，不含冷藏、冷冻药品）</w:t>
            </w:r>
            <w:r w:rsidRPr="00984CD5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cs="宋体"/>
                <w:color w:val="000000"/>
                <w:sz w:val="22"/>
                <w:szCs w:val="22"/>
              </w:rPr>
            </w:pPr>
            <w:r w:rsidRPr="00984CD5">
              <w:rPr>
                <w:rFonts w:ascii="仿宋_GB2312" w:eastAsia="仿宋_GB2312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09"/>
                <w:attr w:name="Year" w:val="2020"/>
              </w:smartTagPr>
              <w:r w:rsidRPr="00984CD5">
                <w:rPr>
                  <w:rFonts w:ascii="仿宋_GB2312" w:eastAsia="仿宋_GB2312"/>
                  <w:color w:val="000000"/>
                  <w:sz w:val="22"/>
                  <w:szCs w:val="22"/>
                </w:rPr>
                <w:t>2020</w:t>
              </w:r>
              <w:r w:rsidRPr="00984CD5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年</w:t>
              </w:r>
              <w:r w:rsidRPr="00984CD5">
                <w:rPr>
                  <w:rFonts w:ascii="仿宋_GB2312" w:eastAsia="仿宋_GB2312"/>
                  <w:color w:val="000000"/>
                  <w:sz w:val="22"/>
                  <w:szCs w:val="22"/>
                </w:rPr>
                <w:t>09</w:t>
              </w:r>
              <w:r w:rsidRPr="00984CD5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月</w:t>
              </w:r>
              <w:r w:rsidRPr="00984CD5">
                <w:rPr>
                  <w:rFonts w:ascii="仿宋_GB2312" w:eastAsia="仿宋_GB2312"/>
                  <w:color w:val="000000"/>
                  <w:sz w:val="22"/>
                  <w:szCs w:val="22"/>
                </w:rPr>
                <w:t>27</w:t>
              </w:r>
              <w:r w:rsidRPr="00984CD5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日</w:t>
              </w:r>
            </w:smartTag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C0D" w:rsidRPr="00984CD5" w:rsidRDefault="004A0C0D" w:rsidP="00984CD5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6"/>
                <w:attr w:name="Month" w:val="09"/>
                <w:attr w:name="Year" w:val="2025"/>
              </w:smartTagPr>
              <w:r w:rsidRPr="00984CD5">
                <w:rPr>
                  <w:rFonts w:ascii="仿宋_GB2312" w:eastAsia="仿宋_GB2312"/>
                  <w:color w:val="000000"/>
                  <w:sz w:val="22"/>
                  <w:szCs w:val="22"/>
                </w:rPr>
                <w:t>2025</w:t>
              </w:r>
              <w:r w:rsidRPr="00984CD5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年</w:t>
              </w:r>
              <w:r w:rsidRPr="00984CD5">
                <w:rPr>
                  <w:rFonts w:ascii="仿宋_GB2312" w:eastAsia="仿宋_GB2312"/>
                  <w:color w:val="000000"/>
                  <w:sz w:val="22"/>
                  <w:szCs w:val="22"/>
                </w:rPr>
                <w:t>09</w:t>
              </w:r>
              <w:r w:rsidRPr="00984CD5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月</w:t>
              </w:r>
              <w:r w:rsidRPr="00984CD5">
                <w:rPr>
                  <w:rFonts w:ascii="仿宋_GB2312" w:eastAsia="仿宋_GB2312"/>
                  <w:color w:val="000000"/>
                  <w:sz w:val="22"/>
                  <w:szCs w:val="22"/>
                </w:rPr>
                <w:t>26</w:t>
              </w:r>
              <w:r w:rsidRPr="00984CD5">
                <w:rPr>
                  <w:rFonts w:ascii="仿宋_GB2312" w:eastAsia="仿宋_GB2312" w:hint="eastAsia"/>
                  <w:color w:val="000000"/>
                  <w:sz w:val="22"/>
                  <w:szCs w:val="22"/>
                </w:rPr>
                <w:t>日</w:t>
              </w:r>
            </w:smartTag>
          </w:p>
        </w:tc>
      </w:tr>
    </w:tbl>
    <w:p w:rsidR="004A0C0D" w:rsidRDefault="004A0C0D"/>
    <w:sectPr w:rsidR="004A0C0D" w:rsidSect="00F713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C0D" w:rsidRDefault="004A0C0D" w:rsidP="00E46100">
      <w:r>
        <w:separator/>
      </w:r>
    </w:p>
  </w:endnote>
  <w:endnote w:type="continuationSeparator" w:id="0">
    <w:p w:rsidR="004A0C0D" w:rsidRDefault="004A0C0D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0D" w:rsidRDefault="004A0C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0D" w:rsidRDefault="004A0C0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0D" w:rsidRDefault="004A0C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C0D" w:rsidRDefault="004A0C0D" w:rsidP="00E46100">
      <w:r>
        <w:separator/>
      </w:r>
    </w:p>
  </w:footnote>
  <w:footnote w:type="continuationSeparator" w:id="0">
    <w:p w:rsidR="004A0C0D" w:rsidRDefault="004A0C0D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0D" w:rsidRDefault="004A0C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0D" w:rsidRDefault="004A0C0D" w:rsidP="00984CD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C0D" w:rsidRDefault="004A0C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002E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D18"/>
    <w:rsid w:val="00085BEC"/>
    <w:rsid w:val="00090B22"/>
    <w:rsid w:val="00095A43"/>
    <w:rsid w:val="000D34EF"/>
    <w:rsid w:val="000E5546"/>
    <w:rsid w:val="000E7E5C"/>
    <w:rsid w:val="00102D7C"/>
    <w:rsid w:val="0010578A"/>
    <w:rsid w:val="001060BE"/>
    <w:rsid w:val="0012291D"/>
    <w:rsid w:val="00125B3C"/>
    <w:rsid w:val="00137DA9"/>
    <w:rsid w:val="00191F37"/>
    <w:rsid w:val="001A089E"/>
    <w:rsid w:val="001A658C"/>
    <w:rsid w:val="001B6613"/>
    <w:rsid w:val="001C0493"/>
    <w:rsid w:val="001C49A3"/>
    <w:rsid w:val="001D0526"/>
    <w:rsid w:val="001D6DA4"/>
    <w:rsid w:val="001F7D6A"/>
    <w:rsid w:val="00201ADA"/>
    <w:rsid w:val="0020787E"/>
    <w:rsid w:val="002250C3"/>
    <w:rsid w:val="002325A6"/>
    <w:rsid w:val="00232D0E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90C68"/>
    <w:rsid w:val="00290DB9"/>
    <w:rsid w:val="00294D2E"/>
    <w:rsid w:val="002A03F1"/>
    <w:rsid w:val="002A31CF"/>
    <w:rsid w:val="002A59B2"/>
    <w:rsid w:val="002B2E1F"/>
    <w:rsid w:val="002B534A"/>
    <w:rsid w:val="002C02BD"/>
    <w:rsid w:val="002C22BB"/>
    <w:rsid w:val="002C3048"/>
    <w:rsid w:val="002C7BFD"/>
    <w:rsid w:val="002D779F"/>
    <w:rsid w:val="002E65C3"/>
    <w:rsid w:val="003070BC"/>
    <w:rsid w:val="00314C9E"/>
    <w:rsid w:val="00315A2C"/>
    <w:rsid w:val="0035714E"/>
    <w:rsid w:val="00364CA9"/>
    <w:rsid w:val="00367507"/>
    <w:rsid w:val="003706BB"/>
    <w:rsid w:val="00374ED3"/>
    <w:rsid w:val="003769F4"/>
    <w:rsid w:val="00381300"/>
    <w:rsid w:val="00387894"/>
    <w:rsid w:val="00387F7B"/>
    <w:rsid w:val="00392A85"/>
    <w:rsid w:val="003961ED"/>
    <w:rsid w:val="003A2413"/>
    <w:rsid w:val="003A29DD"/>
    <w:rsid w:val="003E188B"/>
    <w:rsid w:val="003F0D08"/>
    <w:rsid w:val="00401DEA"/>
    <w:rsid w:val="0042509A"/>
    <w:rsid w:val="0043430E"/>
    <w:rsid w:val="00437FF9"/>
    <w:rsid w:val="00450276"/>
    <w:rsid w:val="00452415"/>
    <w:rsid w:val="004547B1"/>
    <w:rsid w:val="004842EF"/>
    <w:rsid w:val="00490DC8"/>
    <w:rsid w:val="00493520"/>
    <w:rsid w:val="004970C2"/>
    <w:rsid w:val="00497C6D"/>
    <w:rsid w:val="004A0C0D"/>
    <w:rsid w:val="004A16F1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67CDE"/>
    <w:rsid w:val="00570DC7"/>
    <w:rsid w:val="00571C1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2396C"/>
    <w:rsid w:val="00634A78"/>
    <w:rsid w:val="006501AB"/>
    <w:rsid w:val="006501CE"/>
    <w:rsid w:val="00681D0E"/>
    <w:rsid w:val="00684EA4"/>
    <w:rsid w:val="006A334D"/>
    <w:rsid w:val="006A63CB"/>
    <w:rsid w:val="006A7445"/>
    <w:rsid w:val="006B54D0"/>
    <w:rsid w:val="006C275D"/>
    <w:rsid w:val="006D4BD5"/>
    <w:rsid w:val="006E17A3"/>
    <w:rsid w:val="006E2566"/>
    <w:rsid w:val="006E4A60"/>
    <w:rsid w:val="006E6DDD"/>
    <w:rsid w:val="006F4A01"/>
    <w:rsid w:val="00700939"/>
    <w:rsid w:val="007053FA"/>
    <w:rsid w:val="0072436C"/>
    <w:rsid w:val="00725C46"/>
    <w:rsid w:val="00746AF4"/>
    <w:rsid w:val="00753020"/>
    <w:rsid w:val="00755DF6"/>
    <w:rsid w:val="00760AB3"/>
    <w:rsid w:val="007627B5"/>
    <w:rsid w:val="007629AB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E1226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342C"/>
    <w:rsid w:val="008A368F"/>
    <w:rsid w:val="008B352A"/>
    <w:rsid w:val="008B54CC"/>
    <w:rsid w:val="008D0CF9"/>
    <w:rsid w:val="008E0633"/>
    <w:rsid w:val="008E76DA"/>
    <w:rsid w:val="00903F58"/>
    <w:rsid w:val="00903F80"/>
    <w:rsid w:val="00910CA6"/>
    <w:rsid w:val="00935FD8"/>
    <w:rsid w:val="00941C59"/>
    <w:rsid w:val="00942936"/>
    <w:rsid w:val="0094520A"/>
    <w:rsid w:val="009512E2"/>
    <w:rsid w:val="00951358"/>
    <w:rsid w:val="009521EB"/>
    <w:rsid w:val="00964808"/>
    <w:rsid w:val="009665D0"/>
    <w:rsid w:val="00984CD5"/>
    <w:rsid w:val="00985884"/>
    <w:rsid w:val="00986F3F"/>
    <w:rsid w:val="009878E0"/>
    <w:rsid w:val="00990377"/>
    <w:rsid w:val="009938BD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10AC3"/>
    <w:rsid w:val="00A41773"/>
    <w:rsid w:val="00A54602"/>
    <w:rsid w:val="00A56D89"/>
    <w:rsid w:val="00A71A7E"/>
    <w:rsid w:val="00A94F4E"/>
    <w:rsid w:val="00AC0BA5"/>
    <w:rsid w:val="00AE6F44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4776"/>
    <w:rsid w:val="00C16694"/>
    <w:rsid w:val="00C22346"/>
    <w:rsid w:val="00C304DD"/>
    <w:rsid w:val="00C567A8"/>
    <w:rsid w:val="00C61804"/>
    <w:rsid w:val="00C649BF"/>
    <w:rsid w:val="00C71F7B"/>
    <w:rsid w:val="00C74F86"/>
    <w:rsid w:val="00C75652"/>
    <w:rsid w:val="00C819B5"/>
    <w:rsid w:val="00C82659"/>
    <w:rsid w:val="00C9103E"/>
    <w:rsid w:val="00C954DE"/>
    <w:rsid w:val="00C965BD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1397"/>
    <w:rsid w:val="00D32A94"/>
    <w:rsid w:val="00D32FC2"/>
    <w:rsid w:val="00D42A61"/>
    <w:rsid w:val="00D44022"/>
    <w:rsid w:val="00D50D62"/>
    <w:rsid w:val="00D55FA6"/>
    <w:rsid w:val="00D61902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A5B6D"/>
    <w:rsid w:val="00DB1337"/>
    <w:rsid w:val="00DB56F2"/>
    <w:rsid w:val="00DB6744"/>
    <w:rsid w:val="00DC1F7E"/>
    <w:rsid w:val="00DD1F40"/>
    <w:rsid w:val="00DD20A2"/>
    <w:rsid w:val="00DD6570"/>
    <w:rsid w:val="00DE0FBE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21809"/>
    <w:rsid w:val="00E46100"/>
    <w:rsid w:val="00E56807"/>
    <w:rsid w:val="00E56AC1"/>
    <w:rsid w:val="00E5706E"/>
    <w:rsid w:val="00E608A7"/>
    <w:rsid w:val="00E80600"/>
    <w:rsid w:val="00E80BCB"/>
    <w:rsid w:val="00E811D4"/>
    <w:rsid w:val="00E8623C"/>
    <w:rsid w:val="00E940A3"/>
    <w:rsid w:val="00EA35F4"/>
    <w:rsid w:val="00EA5B00"/>
    <w:rsid w:val="00EB00FD"/>
    <w:rsid w:val="00EB2D7A"/>
    <w:rsid w:val="00EB4DB0"/>
    <w:rsid w:val="00EC059B"/>
    <w:rsid w:val="00EC6CBE"/>
    <w:rsid w:val="00ED7588"/>
    <w:rsid w:val="00EE1EB3"/>
    <w:rsid w:val="00EF3D80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4CB"/>
    <w:rsid w:val="00FB4DEE"/>
    <w:rsid w:val="00FB6287"/>
    <w:rsid w:val="00FB7910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38</Words>
  <Characters>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2020-09-29T06:24:00Z</dcterms:created>
  <dcterms:modified xsi:type="dcterms:W3CDTF">2020-09-29T06:24:00Z</dcterms:modified>
</cp:coreProperties>
</file>