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9" w:type="dxa"/>
        <w:tblInd w:w="108" w:type="dxa"/>
        <w:tblLook w:val="00A0"/>
      </w:tblPr>
      <w:tblGrid>
        <w:gridCol w:w="545"/>
        <w:gridCol w:w="1926"/>
        <w:gridCol w:w="1367"/>
        <w:gridCol w:w="855"/>
        <w:gridCol w:w="900"/>
        <w:gridCol w:w="902"/>
        <w:gridCol w:w="1143"/>
        <w:gridCol w:w="1937"/>
        <w:gridCol w:w="600"/>
        <w:gridCol w:w="1395"/>
        <w:gridCol w:w="960"/>
        <w:gridCol w:w="1305"/>
        <w:gridCol w:w="1314"/>
      </w:tblGrid>
      <w:tr w:rsidR="00800599" w:rsidRPr="005B20BD" w:rsidTr="008E4ADC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00599" w:rsidRDefault="00800599" w:rsidP="008E4ADC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>
              <w:rPr>
                <w:rFonts w:ascii="黑体" w:eastAsia="黑体" w:hAnsi="黑体" w:cs="宋体"/>
                <w:kern w:val="0"/>
                <w:sz w:val="32"/>
                <w:szCs w:val="32"/>
              </w:rPr>
              <w:t>3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800599" w:rsidRPr="00F7132C" w:rsidRDefault="00800599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F7132C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药品经营许可证》换发情况</w:t>
            </w:r>
          </w:p>
        </w:tc>
      </w:tr>
      <w:tr w:rsidR="00800599" w:rsidRPr="005B20BD" w:rsidTr="008E4ADC">
        <w:trPr>
          <w:trHeight w:val="675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599" w:rsidRPr="00DB56F2" w:rsidRDefault="00800599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DB56F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599" w:rsidRPr="00DB56F2" w:rsidRDefault="00800599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DB56F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企业名称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599" w:rsidRPr="00DB56F2" w:rsidRDefault="00800599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DB56F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注册地址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599" w:rsidRPr="00DB56F2" w:rsidRDefault="00800599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DB56F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法定代表人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599" w:rsidRPr="00DB56F2" w:rsidRDefault="00800599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DB56F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企业负责人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599" w:rsidRPr="00DB56F2" w:rsidRDefault="00800599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DB56F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质量负责人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599" w:rsidRPr="00DB56F2" w:rsidRDefault="00800599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DB56F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仓库地址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599" w:rsidRPr="00DB56F2" w:rsidRDefault="00800599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DB56F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许可证证号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599" w:rsidRPr="00DB56F2" w:rsidRDefault="00800599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DB56F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经营方式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599" w:rsidRPr="00DB56F2" w:rsidRDefault="00800599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DB56F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经营范围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599" w:rsidRPr="00DB56F2" w:rsidRDefault="00800599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DB56F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发证部门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599" w:rsidRPr="00DB56F2" w:rsidRDefault="00800599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DB56F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发证日期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599" w:rsidRPr="00DB56F2" w:rsidRDefault="00800599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DB56F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有效期至</w:t>
            </w:r>
          </w:p>
        </w:tc>
      </w:tr>
      <w:tr w:rsidR="00800599" w:rsidRPr="005B20BD" w:rsidTr="002E334D">
        <w:trPr>
          <w:trHeight w:val="795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599" w:rsidRPr="002E334D" w:rsidRDefault="00800599" w:rsidP="002E334D"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Cs w:val="21"/>
              </w:rPr>
            </w:pPr>
            <w:r w:rsidRPr="002E334D">
              <w:rPr>
                <w:rFonts w:ascii="仿宋_GB2312" w:eastAsia="仿宋_GB2312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599" w:rsidRPr="002E334D" w:rsidRDefault="00800599" w:rsidP="002E334D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2E334D">
              <w:rPr>
                <w:rFonts w:ascii="仿宋_GB2312" w:eastAsia="仿宋_GB2312" w:hint="eastAsia"/>
                <w:color w:val="000000"/>
                <w:szCs w:val="21"/>
              </w:rPr>
              <w:t>天津市滨海新区华益堂大药房有限公司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599" w:rsidRPr="002E334D" w:rsidRDefault="00800599" w:rsidP="002E334D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2E334D">
              <w:rPr>
                <w:rFonts w:ascii="仿宋_GB2312" w:eastAsia="仿宋_GB2312" w:hint="eastAsia"/>
                <w:color w:val="000000"/>
                <w:szCs w:val="21"/>
              </w:rPr>
              <w:t>天津市滨海新区京津高速北塘出口处北侧欣雅苑配套公建</w:t>
            </w:r>
            <w:r w:rsidRPr="002E334D">
              <w:rPr>
                <w:rFonts w:ascii="仿宋_GB2312" w:eastAsia="仿宋_GB2312"/>
                <w:color w:val="000000"/>
                <w:szCs w:val="21"/>
              </w:rPr>
              <w:t>104</w:t>
            </w:r>
            <w:r w:rsidRPr="002E334D">
              <w:rPr>
                <w:rFonts w:ascii="仿宋_GB2312" w:eastAsia="仿宋_GB2312" w:hint="eastAsia"/>
                <w:color w:val="000000"/>
                <w:szCs w:val="21"/>
              </w:rPr>
              <w:t>室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599" w:rsidRPr="002E334D" w:rsidRDefault="00800599" w:rsidP="002E334D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2E334D">
              <w:rPr>
                <w:rFonts w:ascii="仿宋_GB2312" w:eastAsia="仿宋_GB2312" w:hint="eastAsia"/>
                <w:color w:val="000000"/>
                <w:szCs w:val="21"/>
              </w:rPr>
              <w:t>丁荣款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0599" w:rsidRPr="002E334D" w:rsidRDefault="00800599" w:rsidP="002E334D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2E334D">
              <w:rPr>
                <w:rFonts w:ascii="仿宋_GB2312" w:eastAsia="仿宋_GB2312" w:hint="eastAsia"/>
                <w:color w:val="000000"/>
                <w:szCs w:val="21"/>
              </w:rPr>
              <w:t>陈丽华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0599" w:rsidRPr="002E334D" w:rsidRDefault="00800599" w:rsidP="002E334D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2E334D">
              <w:rPr>
                <w:rFonts w:ascii="仿宋_GB2312" w:eastAsia="仿宋_GB2312" w:hint="eastAsia"/>
                <w:color w:val="000000"/>
                <w:szCs w:val="21"/>
              </w:rPr>
              <w:t>陈丽华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599" w:rsidRPr="002E334D" w:rsidRDefault="00800599" w:rsidP="002E334D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2E334D">
              <w:rPr>
                <w:rFonts w:ascii="仿宋_GB2312" w:eastAsia="仿宋_GB2312" w:hint="eastAsia"/>
                <w:color w:val="000000"/>
                <w:szCs w:val="21"/>
              </w:rPr>
              <w:t>无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599" w:rsidRPr="002E334D" w:rsidRDefault="00800599" w:rsidP="002E334D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2E334D">
              <w:rPr>
                <w:rFonts w:ascii="仿宋_GB2312" w:eastAsia="仿宋_GB2312" w:hint="eastAsia"/>
                <w:color w:val="000000"/>
                <w:szCs w:val="21"/>
              </w:rPr>
              <w:t>津</w:t>
            </w:r>
            <w:r w:rsidRPr="002E334D">
              <w:rPr>
                <w:rFonts w:ascii="仿宋_GB2312" w:eastAsia="仿宋_GB2312"/>
                <w:color w:val="000000"/>
                <w:szCs w:val="21"/>
              </w:rPr>
              <w:t>DA116010334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599" w:rsidRPr="002E334D" w:rsidRDefault="00800599" w:rsidP="002E334D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2E334D">
              <w:rPr>
                <w:rFonts w:ascii="仿宋_GB2312" w:eastAsia="仿宋_GB2312" w:hint="eastAsia"/>
                <w:color w:val="000000"/>
                <w:szCs w:val="21"/>
              </w:rPr>
              <w:t>零售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599" w:rsidRPr="002E334D" w:rsidRDefault="00800599" w:rsidP="002E334D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2E334D">
              <w:rPr>
                <w:rFonts w:ascii="仿宋_GB2312" w:eastAsia="仿宋_GB2312" w:hint="eastAsia"/>
                <w:color w:val="000000"/>
                <w:szCs w:val="21"/>
              </w:rPr>
              <w:t>药品：中成药、化学药制剂、抗生素、生化药品、生物制品（血液制品、疫苗除外）（不含冷藏、冷冻药品）</w:t>
            </w:r>
            <w:r w:rsidRPr="002E334D">
              <w:rPr>
                <w:rFonts w:ascii="仿宋_GB2312" w:eastAsia="仿宋_GB2312"/>
                <w:color w:val="000000"/>
                <w:szCs w:val="21"/>
              </w:rPr>
              <w:t>***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599" w:rsidRPr="002E334D" w:rsidRDefault="00800599" w:rsidP="002E334D">
            <w:pPr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  <w:r w:rsidRPr="002E334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天津市滨海新区市场监督管理局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599" w:rsidRPr="002E334D" w:rsidRDefault="00800599" w:rsidP="002E334D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2E334D">
              <w:rPr>
                <w:rFonts w:ascii="仿宋_GB2312" w:eastAsia="仿宋_GB2312"/>
                <w:color w:val="000000"/>
                <w:szCs w:val="21"/>
              </w:rPr>
              <w:t>2020.10.16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599" w:rsidRPr="002E334D" w:rsidRDefault="00800599" w:rsidP="002E334D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2E334D">
              <w:rPr>
                <w:rFonts w:ascii="仿宋_GB2312" w:eastAsia="仿宋_GB2312"/>
                <w:color w:val="000000"/>
                <w:szCs w:val="21"/>
              </w:rPr>
              <w:t>2025.10.15</w:t>
            </w:r>
          </w:p>
        </w:tc>
      </w:tr>
      <w:tr w:rsidR="00800599" w:rsidTr="002E33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380"/>
        </w:trPr>
        <w:tc>
          <w:tcPr>
            <w:tcW w:w="545" w:type="dxa"/>
            <w:vAlign w:val="center"/>
          </w:tcPr>
          <w:p w:rsidR="00800599" w:rsidRPr="002E334D" w:rsidRDefault="00800599" w:rsidP="002E334D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2E334D">
              <w:rPr>
                <w:rFonts w:ascii="仿宋_GB2312" w:eastAsia="仿宋_GB2312"/>
                <w:color w:val="000000"/>
                <w:szCs w:val="21"/>
              </w:rPr>
              <w:t>2</w:t>
            </w:r>
          </w:p>
        </w:tc>
        <w:tc>
          <w:tcPr>
            <w:tcW w:w="1926" w:type="dxa"/>
            <w:vAlign w:val="center"/>
          </w:tcPr>
          <w:p w:rsidR="00800599" w:rsidRPr="002E334D" w:rsidRDefault="00800599" w:rsidP="002E334D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2E334D">
              <w:rPr>
                <w:rFonts w:ascii="仿宋_GB2312" w:eastAsia="仿宋_GB2312" w:hint="eastAsia"/>
                <w:color w:val="000000"/>
                <w:szCs w:val="21"/>
              </w:rPr>
              <w:t>天津天天健大药房</w:t>
            </w:r>
          </w:p>
        </w:tc>
        <w:tc>
          <w:tcPr>
            <w:tcW w:w="1367" w:type="dxa"/>
            <w:vAlign w:val="center"/>
          </w:tcPr>
          <w:p w:rsidR="00800599" w:rsidRPr="002E334D" w:rsidRDefault="00800599" w:rsidP="002E334D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2E334D">
              <w:rPr>
                <w:rFonts w:ascii="仿宋_GB2312" w:eastAsia="仿宋_GB2312" w:hint="eastAsia"/>
                <w:color w:val="000000"/>
                <w:szCs w:val="21"/>
              </w:rPr>
              <w:t>天津自贸试验区海西路</w:t>
            </w:r>
            <w:r w:rsidRPr="002E334D">
              <w:rPr>
                <w:rFonts w:ascii="仿宋_GB2312" w:eastAsia="仿宋_GB2312"/>
                <w:color w:val="000000"/>
                <w:szCs w:val="21"/>
              </w:rPr>
              <w:t>395</w:t>
            </w:r>
            <w:r w:rsidRPr="002E334D">
              <w:rPr>
                <w:rFonts w:ascii="仿宋_GB2312" w:eastAsia="仿宋_GB2312" w:hint="eastAsia"/>
                <w:color w:val="000000"/>
                <w:szCs w:val="21"/>
              </w:rPr>
              <w:t>号</w:t>
            </w:r>
          </w:p>
        </w:tc>
        <w:tc>
          <w:tcPr>
            <w:tcW w:w="855" w:type="dxa"/>
            <w:vAlign w:val="center"/>
          </w:tcPr>
          <w:p w:rsidR="00800599" w:rsidRPr="002E334D" w:rsidRDefault="00800599" w:rsidP="002E334D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2E334D">
              <w:rPr>
                <w:rFonts w:ascii="仿宋_GB2312" w:eastAsia="仿宋_GB2312"/>
                <w:color w:val="000000"/>
                <w:szCs w:val="21"/>
              </w:rPr>
              <w:t>***</w:t>
            </w:r>
          </w:p>
        </w:tc>
        <w:tc>
          <w:tcPr>
            <w:tcW w:w="900" w:type="dxa"/>
            <w:vAlign w:val="center"/>
          </w:tcPr>
          <w:p w:rsidR="00800599" w:rsidRPr="002E334D" w:rsidRDefault="00800599" w:rsidP="002E334D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2E334D">
              <w:rPr>
                <w:rFonts w:ascii="仿宋_GB2312" w:eastAsia="仿宋_GB2312" w:hint="eastAsia"/>
                <w:color w:val="000000"/>
                <w:szCs w:val="21"/>
              </w:rPr>
              <w:t>夏国军</w:t>
            </w:r>
          </w:p>
        </w:tc>
        <w:tc>
          <w:tcPr>
            <w:tcW w:w="902" w:type="dxa"/>
            <w:vAlign w:val="center"/>
          </w:tcPr>
          <w:p w:rsidR="00800599" w:rsidRPr="002E334D" w:rsidRDefault="00800599" w:rsidP="002E334D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2E334D">
              <w:rPr>
                <w:rFonts w:ascii="仿宋_GB2312" w:eastAsia="仿宋_GB2312" w:hint="eastAsia"/>
                <w:color w:val="000000"/>
                <w:szCs w:val="21"/>
              </w:rPr>
              <w:t>苗秀荣</w:t>
            </w:r>
          </w:p>
        </w:tc>
        <w:tc>
          <w:tcPr>
            <w:tcW w:w="1143" w:type="dxa"/>
            <w:vAlign w:val="center"/>
          </w:tcPr>
          <w:p w:rsidR="00800599" w:rsidRPr="002E334D" w:rsidRDefault="00800599" w:rsidP="002E334D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2E334D">
              <w:rPr>
                <w:rFonts w:ascii="仿宋_GB2312" w:eastAsia="仿宋_GB2312" w:hint="eastAsia"/>
                <w:color w:val="000000"/>
                <w:szCs w:val="21"/>
              </w:rPr>
              <w:t>无</w:t>
            </w:r>
          </w:p>
        </w:tc>
        <w:tc>
          <w:tcPr>
            <w:tcW w:w="1937" w:type="dxa"/>
            <w:vAlign w:val="center"/>
          </w:tcPr>
          <w:p w:rsidR="00800599" w:rsidRPr="002E334D" w:rsidRDefault="00800599" w:rsidP="002E334D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2E334D">
              <w:rPr>
                <w:rFonts w:ascii="仿宋_GB2312" w:eastAsia="仿宋_GB2312" w:hint="eastAsia"/>
                <w:color w:val="000000"/>
                <w:szCs w:val="21"/>
              </w:rPr>
              <w:t>津</w:t>
            </w:r>
            <w:r w:rsidRPr="002E334D">
              <w:rPr>
                <w:rFonts w:ascii="仿宋_GB2312" w:eastAsia="仿宋_GB2312"/>
                <w:color w:val="000000"/>
                <w:szCs w:val="21"/>
              </w:rPr>
              <w:t>DB116010314</w:t>
            </w:r>
          </w:p>
        </w:tc>
        <w:tc>
          <w:tcPr>
            <w:tcW w:w="600" w:type="dxa"/>
            <w:vAlign w:val="center"/>
          </w:tcPr>
          <w:p w:rsidR="00800599" w:rsidRPr="002E334D" w:rsidRDefault="00800599" w:rsidP="002E334D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2E334D">
              <w:rPr>
                <w:rFonts w:ascii="仿宋_GB2312" w:eastAsia="仿宋_GB2312" w:hint="eastAsia"/>
                <w:color w:val="000000"/>
                <w:szCs w:val="21"/>
              </w:rPr>
              <w:t>零售</w:t>
            </w:r>
          </w:p>
        </w:tc>
        <w:tc>
          <w:tcPr>
            <w:tcW w:w="1395" w:type="dxa"/>
            <w:vAlign w:val="center"/>
          </w:tcPr>
          <w:p w:rsidR="00800599" w:rsidRPr="002E334D" w:rsidRDefault="00800599" w:rsidP="002E334D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2E334D">
              <w:rPr>
                <w:rFonts w:ascii="仿宋_GB2312" w:eastAsia="仿宋_GB2312" w:hint="eastAsia"/>
                <w:color w:val="000000"/>
                <w:szCs w:val="21"/>
              </w:rPr>
              <w:t>药品：中成药、化学药制剂、抗生素、生化药品、生物制品（血液制品、疫苗除外）（不含冷藏、冷冻药品）</w:t>
            </w:r>
            <w:r w:rsidRPr="002E334D">
              <w:rPr>
                <w:rFonts w:ascii="仿宋_GB2312" w:eastAsia="仿宋_GB2312"/>
                <w:color w:val="000000"/>
                <w:szCs w:val="21"/>
              </w:rPr>
              <w:t>***</w:t>
            </w:r>
          </w:p>
        </w:tc>
        <w:tc>
          <w:tcPr>
            <w:tcW w:w="960" w:type="dxa"/>
            <w:vAlign w:val="center"/>
          </w:tcPr>
          <w:p w:rsidR="00800599" w:rsidRPr="002E334D" w:rsidRDefault="00800599" w:rsidP="002E334D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2E334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天津市滨海新区市场监督管理局</w:t>
            </w:r>
          </w:p>
        </w:tc>
        <w:tc>
          <w:tcPr>
            <w:tcW w:w="1305" w:type="dxa"/>
            <w:vAlign w:val="center"/>
          </w:tcPr>
          <w:p w:rsidR="00800599" w:rsidRPr="002E334D" w:rsidRDefault="00800599" w:rsidP="002E334D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2E334D">
              <w:rPr>
                <w:rFonts w:ascii="仿宋_GB2312" w:eastAsia="仿宋_GB2312"/>
                <w:color w:val="000000"/>
                <w:szCs w:val="21"/>
              </w:rPr>
              <w:t>2020.10.16</w:t>
            </w:r>
          </w:p>
        </w:tc>
        <w:tc>
          <w:tcPr>
            <w:tcW w:w="1314" w:type="dxa"/>
            <w:vAlign w:val="center"/>
          </w:tcPr>
          <w:p w:rsidR="00800599" w:rsidRPr="002E334D" w:rsidRDefault="00800599" w:rsidP="002E334D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2E334D">
              <w:rPr>
                <w:rFonts w:ascii="仿宋_GB2312" w:eastAsia="仿宋_GB2312"/>
                <w:color w:val="000000"/>
                <w:szCs w:val="21"/>
              </w:rPr>
              <w:t>2025.10.15</w:t>
            </w:r>
          </w:p>
        </w:tc>
      </w:tr>
      <w:tr w:rsidR="00800599" w:rsidTr="002E33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395"/>
        </w:trPr>
        <w:tc>
          <w:tcPr>
            <w:tcW w:w="545" w:type="dxa"/>
            <w:vAlign w:val="center"/>
          </w:tcPr>
          <w:p w:rsidR="00800599" w:rsidRPr="002E334D" w:rsidRDefault="00800599" w:rsidP="002E334D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2E334D">
              <w:rPr>
                <w:rFonts w:ascii="仿宋_GB2312" w:eastAsia="仿宋_GB2312"/>
                <w:color w:val="000000"/>
                <w:szCs w:val="21"/>
              </w:rPr>
              <w:t>3</w:t>
            </w:r>
          </w:p>
        </w:tc>
        <w:tc>
          <w:tcPr>
            <w:tcW w:w="1926" w:type="dxa"/>
            <w:vAlign w:val="center"/>
          </w:tcPr>
          <w:p w:rsidR="00800599" w:rsidRPr="002E334D" w:rsidRDefault="00800599" w:rsidP="002E334D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2E334D">
              <w:rPr>
                <w:rFonts w:ascii="仿宋_GB2312" w:eastAsia="仿宋_GB2312" w:hint="eastAsia"/>
                <w:color w:val="000000"/>
                <w:szCs w:val="21"/>
              </w:rPr>
              <w:t>老百姓大药房（天津滨海新区）有限公司</w:t>
            </w:r>
          </w:p>
        </w:tc>
        <w:tc>
          <w:tcPr>
            <w:tcW w:w="1367" w:type="dxa"/>
            <w:vAlign w:val="center"/>
          </w:tcPr>
          <w:p w:rsidR="00800599" w:rsidRPr="002E334D" w:rsidRDefault="00800599" w:rsidP="002E334D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2E334D">
              <w:rPr>
                <w:rFonts w:ascii="仿宋_GB2312" w:eastAsia="仿宋_GB2312" w:hint="eastAsia"/>
                <w:color w:val="000000"/>
                <w:szCs w:val="21"/>
              </w:rPr>
              <w:t>天津市滨海新区塘沽盛和大厦</w:t>
            </w:r>
            <w:r w:rsidRPr="002E334D">
              <w:rPr>
                <w:rFonts w:ascii="仿宋_GB2312" w:eastAsia="仿宋_GB2312"/>
                <w:color w:val="000000"/>
                <w:szCs w:val="21"/>
              </w:rPr>
              <w:t>101</w:t>
            </w:r>
            <w:r w:rsidRPr="002E334D">
              <w:rPr>
                <w:rFonts w:ascii="仿宋_GB2312" w:eastAsia="仿宋_GB2312" w:hint="eastAsia"/>
                <w:color w:val="000000"/>
                <w:szCs w:val="21"/>
              </w:rPr>
              <w:t>号</w:t>
            </w:r>
          </w:p>
        </w:tc>
        <w:tc>
          <w:tcPr>
            <w:tcW w:w="855" w:type="dxa"/>
            <w:vAlign w:val="center"/>
          </w:tcPr>
          <w:p w:rsidR="00800599" w:rsidRPr="002E334D" w:rsidRDefault="00800599" w:rsidP="002E334D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2E334D">
              <w:rPr>
                <w:rFonts w:ascii="仿宋_GB2312" w:eastAsia="仿宋_GB2312" w:hint="eastAsia"/>
                <w:color w:val="000000"/>
                <w:szCs w:val="21"/>
              </w:rPr>
              <w:t>刘道鑫</w:t>
            </w:r>
          </w:p>
        </w:tc>
        <w:tc>
          <w:tcPr>
            <w:tcW w:w="900" w:type="dxa"/>
            <w:vAlign w:val="center"/>
          </w:tcPr>
          <w:p w:rsidR="00800599" w:rsidRPr="002E334D" w:rsidRDefault="00800599" w:rsidP="002E334D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2E334D">
              <w:rPr>
                <w:rFonts w:ascii="仿宋_GB2312" w:eastAsia="仿宋_GB2312" w:hint="eastAsia"/>
                <w:color w:val="000000"/>
                <w:szCs w:val="21"/>
              </w:rPr>
              <w:t>李伟华</w:t>
            </w:r>
          </w:p>
        </w:tc>
        <w:tc>
          <w:tcPr>
            <w:tcW w:w="902" w:type="dxa"/>
            <w:vAlign w:val="center"/>
          </w:tcPr>
          <w:p w:rsidR="00800599" w:rsidRPr="002E334D" w:rsidRDefault="00800599" w:rsidP="002E334D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2E334D">
              <w:rPr>
                <w:rFonts w:ascii="仿宋_GB2312" w:eastAsia="仿宋_GB2312" w:hint="eastAsia"/>
                <w:color w:val="000000"/>
                <w:szCs w:val="21"/>
              </w:rPr>
              <w:t>陈红</w:t>
            </w:r>
          </w:p>
        </w:tc>
        <w:tc>
          <w:tcPr>
            <w:tcW w:w="1143" w:type="dxa"/>
            <w:vAlign w:val="center"/>
          </w:tcPr>
          <w:p w:rsidR="00800599" w:rsidRPr="002E334D" w:rsidRDefault="00800599" w:rsidP="002E334D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2E334D">
              <w:rPr>
                <w:rFonts w:ascii="仿宋_GB2312" w:eastAsia="仿宋_GB2312" w:hint="eastAsia"/>
                <w:color w:val="000000"/>
                <w:szCs w:val="21"/>
              </w:rPr>
              <w:t>无</w:t>
            </w:r>
          </w:p>
        </w:tc>
        <w:tc>
          <w:tcPr>
            <w:tcW w:w="1937" w:type="dxa"/>
            <w:vAlign w:val="center"/>
          </w:tcPr>
          <w:p w:rsidR="00800599" w:rsidRPr="002E334D" w:rsidRDefault="00800599" w:rsidP="002E334D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2E334D">
              <w:rPr>
                <w:rFonts w:ascii="仿宋_GB2312" w:eastAsia="仿宋_GB2312" w:hint="eastAsia"/>
                <w:color w:val="000000"/>
                <w:szCs w:val="21"/>
              </w:rPr>
              <w:t>津</w:t>
            </w:r>
            <w:r w:rsidRPr="002E334D">
              <w:rPr>
                <w:rFonts w:ascii="仿宋_GB2312" w:eastAsia="仿宋_GB2312"/>
                <w:color w:val="000000"/>
                <w:szCs w:val="21"/>
              </w:rPr>
              <w:t>DB116010326</w:t>
            </w:r>
          </w:p>
        </w:tc>
        <w:tc>
          <w:tcPr>
            <w:tcW w:w="600" w:type="dxa"/>
            <w:vAlign w:val="center"/>
          </w:tcPr>
          <w:p w:rsidR="00800599" w:rsidRPr="002E334D" w:rsidRDefault="00800599" w:rsidP="002E334D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2E334D">
              <w:rPr>
                <w:rFonts w:ascii="仿宋_GB2312" w:eastAsia="仿宋_GB2312" w:hint="eastAsia"/>
                <w:color w:val="000000"/>
                <w:szCs w:val="21"/>
              </w:rPr>
              <w:t>零售</w:t>
            </w:r>
          </w:p>
        </w:tc>
        <w:tc>
          <w:tcPr>
            <w:tcW w:w="1395" w:type="dxa"/>
            <w:vAlign w:val="center"/>
          </w:tcPr>
          <w:p w:rsidR="00800599" w:rsidRPr="002E334D" w:rsidRDefault="00800599" w:rsidP="002E334D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2E334D">
              <w:rPr>
                <w:rFonts w:ascii="仿宋_GB2312" w:eastAsia="仿宋_GB2312" w:hint="eastAsia"/>
                <w:color w:val="000000"/>
                <w:szCs w:val="21"/>
              </w:rPr>
              <w:t>药品：中成药、中药饮片、化学药制剂、抗生素、生化药品、生物制品（血液制品、疫苗除外）</w:t>
            </w:r>
            <w:r w:rsidRPr="002E334D">
              <w:rPr>
                <w:rFonts w:ascii="仿宋_GB2312" w:eastAsia="仿宋_GB2312"/>
                <w:color w:val="000000"/>
                <w:szCs w:val="21"/>
              </w:rPr>
              <w:t>***</w:t>
            </w:r>
          </w:p>
        </w:tc>
        <w:tc>
          <w:tcPr>
            <w:tcW w:w="960" w:type="dxa"/>
            <w:vAlign w:val="center"/>
          </w:tcPr>
          <w:p w:rsidR="00800599" w:rsidRPr="002E334D" w:rsidRDefault="00800599" w:rsidP="002E334D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2E334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天津市滨海新区市场监督管理局</w:t>
            </w:r>
          </w:p>
        </w:tc>
        <w:tc>
          <w:tcPr>
            <w:tcW w:w="1305" w:type="dxa"/>
            <w:vAlign w:val="center"/>
          </w:tcPr>
          <w:p w:rsidR="00800599" w:rsidRPr="002E334D" w:rsidRDefault="00800599" w:rsidP="002E334D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2E334D">
              <w:rPr>
                <w:rFonts w:ascii="仿宋_GB2312" w:eastAsia="仿宋_GB2312"/>
                <w:color w:val="000000"/>
                <w:szCs w:val="21"/>
              </w:rPr>
              <w:t>2020.10.16</w:t>
            </w:r>
          </w:p>
        </w:tc>
        <w:tc>
          <w:tcPr>
            <w:tcW w:w="1314" w:type="dxa"/>
            <w:vAlign w:val="center"/>
          </w:tcPr>
          <w:p w:rsidR="00800599" w:rsidRPr="002E334D" w:rsidRDefault="00800599" w:rsidP="002E334D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2E334D">
              <w:rPr>
                <w:rFonts w:ascii="仿宋_GB2312" w:eastAsia="仿宋_GB2312"/>
                <w:color w:val="000000"/>
                <w:szCs w:val="21"/>
              </w:rPr>
              <w:t>2025.10.15</w:t>
            </w:r>
          </w:p>
        </w:tc>
      </w:tr>
      <w:tr w:rsidR="00800599" w:rsidTr="002E33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395"/>
        </w:trPr>
        <w:tc>
          <w:tcPr>
            <w:tcW w:w="545" w:type="dxa"/>
            <w:vAlign w:val="center"/>
          </w:tcPr>
          <w:p w:rsidR="00800599" w:rsidRPr="002E334D" w:rsidRDefault="00800599" w:rsidP="002E334D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2E334D">
              <w:rPr>
                <w:rFonts w:ascii="仿宋_GB2312" w:eastAsia="仿宋_GB2312"/>
                <w:color w:val="000000"/>
                <w:szCs w:val="21"/>
              </w:rPr>
              <w:t>4</w:t>
            </w:r>
          </w:p>
        </w:tc>
        <w:tc>
          <w:tcPr>
            <w:tcW w:w="1926" w:type="dxa"/>
            <w:vAlign w:val="center"/>
          </w:tcPr>
          <w:p w:rsidR="00800599" w:rsidRPr="002E334D" w:rsidRDefault="00800599" w:rsidP="002E334D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2E334D">
              <w:rPr>
                <w:rFonts w:ascii="仿宋_GB2312" w:eastAsia="仿宋_GB2312" w:hint="eastAsia"/>
                <w:color w:val="000000"/>
                <w:szCs w:val="21"/>
              </w:rPr>
              <w:t>天津市新开大药房</w:t>
            </w:r>
          </w:p>
        </w:tc>
        <w:tc>
          <w:tcPr>
            <w:tcW w:w="1367" w:type="dxa"/>
            <w:vAlign w:val="center"/>
          </w:tcPr>
          <w:p w:rsidR="00800599" w:rsidRPr="002E334D" w:rsidRDefault="00800599" w:rsidP="002E334D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2E334D">
              <w:rPr>
                <w:rFonts w:ascii="仿宋_GB2312" w:eastAsia="仿宋_GB2312" w:hint="eastAsia"/>
                <w:color w:val="000000"/>
                <w:szCs w:val="21"/>
              </w:rPr>
              <w:t>天津市滨海新区汉沽街新开中路（金佰汇商厦对面）</w:t>
            </w:r>
          </w:p>
        </w:tc>
        <w:tc>
          <w:tcPr>
            <w:tcW w:w="855" w:type="dxa"/>
            <w:vAlign w:val="center"/>
          </w:tcPr>
          <w:p w:rsidR="00800599" w:rsidRPr="002E334D" w:rsidRDefault="00800599" w:rsidP="002E334D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2E334D">
              <w:rPr>
                <w:rFonts w:ascii="仿宋_GB2312" w:eastAsia="仿宋_GB2312"/>
                <w:color w:val="000000"/>
                <w:szCs w:val="21"/>
              </w:rPr>
              <w:t>***</w:t>
            </w:r>
          </w:p>
        </w:tc>
        <w:tc>
          <w:tcPr>
            <w:tcW w:w="900" w:type="dxa"/>
            <w:vAlign w:val="center"/>
          </w:tcPr>
          <w:p w:rsidR="00800599" w:rsidRPr="002E334D" w:rsidRDefault="00800599" w:rsidP="002E334D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2E334D">
              <w:rPr>
                <w:rFonts w:ascii="仿宋_GB2312" w:eastAsia="仿宋_GB2312" w:hint="eastAsia"/>
                <w:color w:val="000000"/>
                <w:szCs w:val="21"/>
              </w:rPr>
              <w:t>王淑娥</w:t>
            </w:r>
          </w:p>
        </w:tc>
        <w:tc>
          <w:tcPr>
            <w:tcW w:w="902" w:type="dxa"/>
            <w:vAlign w:val="center"/>
          </w:tcPr>
          <w:p w:rsidR="00800599" w:rsidRPr="002E334D" w:rsidRDefault="00800599" w:rsidP="002E334D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2E334D">
              <w:rPr>
                <w:rFonts w:ascii="仿宋_GB2312" w:eastAsia="仿宋_GB2312" w:hint="eastAsia"/>
                <w:color w:val="000000"/>
                <w:szCs w:val="21"/>
              </w:rPr>
              <w:t>张春喜</w:t>
            </w:r>
          </w:p>
        </w:tc>
        <w:tc>
          <w:tcPr>
            <w:tcW w:w="1143" w:type="dxa"/>
            <w:vAlign w:val="center"/>
          </w:tcPr>
          <w:p w:rsidR="00800599" w:rsidRPr="002E334D" w:rsidRDefault="00800599" w:rsidP="002E334D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2E334D">
              <w:rPr>
                <w:rFonts w:ascii="仿宋_GB2312" w:eastAsia="仿宋_GB2312" w:hint="eastAsia"/>
                <w:color w:val="000000"/>
                <w:szCs w:val="21"/>
              </w:rPr>
              <w:t>无</w:t>
            </w:r>
          </w:p>
        </w:tc>
        <w:tc>
          <w:tcPr>
            <w:tcW w:w="1937" w:type="dxa"/>
            <w:vAlign w:val="center"/>
          </w:tcPr>
          <w:p w:rsidR="00800599" w:rsidRPr="002E334D" w:rsidRDefault="00800599" w:rsidP="002E334D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2E334D">
              <w:rPr>
                <w:rFonts w:ascii="仿宋_GB2312" w:eastAsia="仿宋_GB2312" w:hint="eastAsia"/>
                <w:color w:val="000000"/>
                <w:szCs w:val="21"/>
              </w:rPr>
              <w:t>津</w:t>
            </w:r>
            <w:r w:rsidRPr="002E334D">
              <w:rPr>
                <w:rFonts w:ascii="仿宋_GB2312" w:eastAsia="仿宋_GB2312"/>
                <w:color w:val="000000"/>
                <w:szCs w:val="21"/>
              </w:rPr>
              <w:t>DB116020016</w:t>
            </w:r>
          </w:p>
        </w:tc>
        <w:tc>
          <w:tcPr>
            <w:tcW w:w="600" w:type="dxa"/>
            <w:vAlign w:val="center"/>
          </w:tcPr>
          <w:p w:rsidR="00800599" w:rsidRPr="002E334D" w:rsidRDefault="00800599" w:rsidP="002E334D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2E334D">
              <w:rPr>
                <w:rFonts w:ascii="仿宋_GB2312" w:eastAsia="仿宋_GB2312" w:hint="eastAsia"/>
                <w:color w:val="000000"/>
                <w:szCs w:val="21"/>
              </w:rPr>
              <w:t>零售</w:t>
            </w:r>
          </w:p>
        </w:tc>
        <w:tc>
          <w:tcPr>
            <w:tcW w:w="1395" w:type="dxa"/>
            <w:vAlign w:val="center"/>
          </w:tcPr>
          <w:p w:rsidR="00800599" w:rsidRPr="002E334D" w:rsidRDefault="00800599" w:rsidP="002E334D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2E334D">
              <w:rPr>
                <w:rFonts w:ascii="仿宋_GB2312" w:eastAsia="仿宋_GB2312" w:hint="eastAsia"/>
                <w:color w:val="000000"/>
                <w:szCs w:val="21"/>
              </w:rPr>
              <w:t>药品：中成药；化学药制剂；抗生素制剂；生化药品；生物制品（除疫苗、血液制品）（不含冷藏、冷冻药品）</w:t>
            </w:r>
            <w:r w:rsidRPr="002E334D">
              <w:rPr>
                <w:rFonts w:ascii="仿宋_GB2312" w:eastAsia="仿宋_GB2312"/>
                <w:color w:val="000000"/>
                <w:szCs w:val="21"/>
              </w:rPr>
              <w:t>***</w:t>
            </w:r>
          </w:p>
        </w:tc>
        <w:tc>
          <w:tcPr>
            <w:tcW w:w="960" w:type="dxa"/>
            <w:vAlign w:val="center"/>
          </w:tcPr>
          <w:p w:rsidR="00800599" w:rsidRPr="002E334D" w:rsidRDefault="00800599" w:rsidP="002E334D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2E334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天津市滨海新区市场监督管理局</w:t>
            </w:r>
          </w:p>
        </w:tc>
        <w:tc>
          <w:tcPr>
            <w:tcW w:w="1305" w:type="dxa"/>
            <w:vAlign w:val="center"/>
          </w:tcPr>
          <w:p w:rsidR="00800599" w:rsidRPr="002E334D" w:rsidRDefault="00800599" w:rsidP="002E334D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2E334D">
              <w:rPr>
                <w:rFonts w:ascii="仿宋_GB2312" w:eastAsia="仿宋_GB2312"/>
                <w:color w:val="000000"/>
                <w:szCs w:val="21"/>
              </w:rPr>
              <w:t>2020.10.16</w:t>
            </w:r>
          </w:p>
        </w:tc>
        <w:tc>
          <w:tcPr>
            <w:tcW w:w="1314" w:type="dxa"/>
            <w:vAlign w:val="center"/>
          </w:tcPr>
          <w:p w:rsidR="00800599" w:rsidRPr="002E334D" w:rsidRDefault="00800599" w:rsidP="002E334D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2E334D">
              <w:rPr>
                <w:rFonts w:ascii="仿宋_GB2312" w:eastAsia="仿宋_GB2312"/>
                <w:color w:val="000000"/>
                <w:szCs w:val="21"/>
              </w:rPr>
              <w:t>2025.10.15</w:t>
            </w:r>
          </w:p>
        </w:tc>
      </w:tr>
      <w:tr w:rsidR="00800599" w:rsidTr="002E33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395"/>
        </w:trPr>
        <w:tc>
          <w:tcPr>
            <w:tcW w:w="545" w:type="dxa"/>
            <w:vAlign w:val="center"/>
          </w:tcPr>
          <w:p w:rsidR="00800599" w:rsidRPr="002E334D" w:rsidRDefault="00800599" w:rsidP="002E334D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2E334D">
              <w:rPr>
                <w:rFonts w:ascii="仿宋_GB2312" w:eastAsia="仿宋_GB2312"/>
                <w:color w:val="000000"/>
                <w:szCs w:val="21"/>
              </w:rPr>
              <w:t>5</w:t>
            </w:r>
          </w:p>
        </w:tc>
        <w:tc>
          <w:tcPr>
            <w:tcW w:w="1926" w:type="dxa"/>
            <w:vAlign w:val="center"/>
          </w:tcPr>
          <w:p w:rsidR="00800599" w:rsidRPr="002E334D" w:rsidRDefault="00800599" w:rsidP="002E334D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2E334D">
              <w:rPr>
                <w:rFonts w:ascii="仿宋_GB2312" w:eastAsia="仿宋_GB2312" w:hint="eastAsia"/>
                <w:color w:val="000000"/>
                <w:szCs w:val="21"/>
              </w:rPr>
              <w:t>天津市胜森合药房</w:t>
            </w:r>
          </w:p>
        </w:tc>
        <w:tc>
          <w:tcPr>
            <w:tcW w:w="1367" w:type="dxa"/>
            <w:vAlign w:val="center"/>
          </w:tcPr>
          <w:p w:rsidR="00800599" w:rsidRPr="002E334D" w:rsidRDefault="00800599" w:rsidP="002E334D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2E334D">
              <w:rPr>
                <w:rFonts w:ascii="仿宋_GB2312" w:eastAsia="仿宋_GB2312" w:hint="eastAsia"/>
                <w:color w:val="000000"/>
                <w:szCs w:val="21"/>
              </w:rPr>
              <w:t>天津市滨海新区大港街道育秀街</w:t>
            </w:r>
            <w:r w:rsidRPr="002E334D">
              <w:rPr>
                <w:rFonts w:ascii="仿宋_GB2312" w:eastAsia="仿宋_GB2312"/>
                <w:color w:val="000000"/>
                <w:szCs w:val="21"/>
              </w:rPr>
              <w:t>39-12</w:t>
            </w:r>
            <w:r w:rsidRPr="002E334D">
              <w:rPr>
                <w:rFonts w:ascii="仿宋_GB2312" w:eastAsia="仿宋_GB2312" w:hint="eastAsia"/>
                <w:color w:val="000000"/>
                <w:szCs w:val="21"/>
              </w:rPr>
              <w:t>号</w:t>
            </w:r>
          </w:p>
        </w:tc>
        <w:tc>
          <w:tcPr>
            <w:tcW w:w="855" w:type="dxa"/>
            <w:vAlign w:val="center"/>
          </w:tcPr>
          <w:p w:rsidR="00800599" w:rsidRPr="002E334D" w:rsidRDefault="00800599" w:rsidP="002E334D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2E334D">
              <w:rPr>
                <w:rFonts w:ascii="仿宋_GB2312" w:eastAsia="仿宋_GB2312"/>
                <w:color w:val="000000"/>
                <w:szCs w:val="21"/>
              </w:rPr>
              <w:t>***</w:t>
            </w:r>
          </w:p>
        </w:tc>
        <w:tc>
          <w:tcPr>
            <w:tcW w:w="900" w:type="dxa"/>
            <w:vAlign w:val="center"/>
          </w:tcPr>
          <w:p w:rsidR="00800599" w:rsidRPr="002E334D" w:rsidRDefault="00800599" w:rsidP="002E334D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2E334D">
              <w:rPr>
                <w:rFonts w:ascii="仿宋_GB2312" w:eastAsia="仿宋_GB2312" w:hint="eastAsia"/>
                <w:color w:val="000000"/>
                <w:szCs w:val="21"/>
              </w:rPr>
              <w:t>于铭梅</w:t>
            </w:r>
          </w:p>
        </w:tc>
        <w:tc>
          <w:tcPr>
            <w:tcW w:w="902" w:type="dxa"/>
            <w:vAlign w:val="center"/>
          </w:tcPr>
          <w:p w:rsidR="00800599" w:rsidRPr="002E334D" w:rsidRDefault="00800599" w:rsidP="002E334D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2E334D">
              <w:rPr>
                <w:rFonts w:ascii="仿宋_GB2312" w:eastAsia="仿宋_GB2312" w:hint="eastAsia"/>
                <w:color w:val="000000"/>
                <w:szCs w:val="21"/>
              </w:rPr>
              <w:t>于铭梅</w:t>
            </w:r>
          </w:p>
        </w:tc>
        <w:tc>
          <w:tcPr>
            <w:tcW w:w="1143" w:type="dxa"/>
            <w:vAlign w:val="center"/>
          </w:tcPr>
          <w:p w:rsidR="00800599" w:rsidRPr="002E334D" w:rsidRDefault="00800599" w:rsidP="002E334D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2E334D">
              <w:rPr>
                <w:rFonts w:ascii="仿宋_GB2312" w:eastAsia="仿宋_GB2312" w:hint="eastAsia"/>
                <w:color w:val="000000"/>
                <w:szCs w:val="21"/>
              </w:rPr>
              <w:t>无</w:t>
            </w:r>
          </w:p>
        </w:tc>
        <w:tc>
          <w:tcPr>
            <w:tcW w:w="1937" w:type="dxa"/>
            <w:vAlign w:val="center"/>
          </w:tcPr>
          <w:p w:rsidR="00800599" w:rsidRPr="002E334D" w:rsidRDefault="00800599" w:rsidP="002E334D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2E334D">
              <w:rPr>
                <w:rFonts w:ascii="仿宋_GB2312" w:eastAsia="仿宋_GB2312" w:hint="eastAsia"/>
                <w:color w:val="000000"/>
                <w:szCs w:val="21"/>
              </w:rPr>
              <w:t>津</w:t>
            </w:r>
            <w:r w:rsidRPr="002E334D">
              <w:rPr>
                <w:rFonts w:ascii="仿宋_GB2312" w:eastAsia="仿宋_GB2312"/>
                <w:color w:val="000000"/>
                <w:szCs w:val="21"/>
              </w:rPr>
              <w:t>DB116030182</w:t>
            </w:r>
          </w:p>
        </w:tc>
        <w:tc>
          <w:tcPr>
            <w:tcW w:w="600" w:type="dxa"/>
            <w:vAlign w:val="center"/>
          </w:tcPr>
          <w:p w:rsidR="00800599" w:rsidRPr="002E334D" w:rsidRDefault="00800599" w:rsidP="002E334D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2E334D">
              <w:rPr>
                <w:rFonts w:ascii="仿宋_GB2312" w:eastAsia="仿宋_GB2312" w:hint="eastAsia"/>
                <w:color w:val="000000"/>
                <w:szCs w:val="21"/>
              </w:rPr>
              <w:t>零售</w:t>
            </w:r>
          </w:p>
        </w:tc>
        <w:tc>
          <w:tcPr>
            <w:tcW w:w="1395" w:type="dxa"/>
            <w:vAlign w:val="center"/>
          </w:tcPr>
          <w:p w:rsidR="00800599" w:rsidRPr="002E334D" w:rsidRDefault="00800599" w:rsidP="002E334D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2E334D">
              <w:rPr>
                <w:rFonts w:ascii="仿宋_GB2312" w:eastAsia="仿宋_GB2312" w:hint="eastAsia"/>
                <w:color w:val="000000"/>
                <w:szCs w:val="21"/>
              </w:rPr>
              <w:t>药品：中成药；中药饮片（精品包装）；化学药制剂；抗生素制剂；生化药品；生物制品（除疫苗、血液制品）（不含冷藏、冷冻药品）</w:t>
            </w:r>
            <w:r w:rsidRPr="002E334D">
              <w:rPr>
                <w:rFonts w:ascii="仿宋_GB2312" w:eastAsia="仿宋_GB2312"/>
                <w:color w:val="000000"/>
                <w:szCs w:val="21"/>
              </w:rPr>
              <w:t>***</w:t>
            </w:r>
          </w:p>
        </w:tc>
        <w:tc>
          <w:tcPr>
            <w:tcW w:w="960" w:type="dxa"/>
            <w:vAlign w:val="center"/>
          </w:tcPr>
          <w:p w:rsidR="00800599" w:rsidRPr="002E334D" w:rsidRDefault="00800599" w:rsidP="002E334D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2E334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天津市滨海新区市场监督管理局</w:t>
            </w:r>
          </w:p>
        </w:tc>
        <w:tc>
          <w:tcPr>
            <w:tcW w:w="1305" w:type="dxa"/>
            <w:vAlign w:val="center"/>
          </w:tcPr>
          <w:p w:rsidR="00800599" w:rsidRPr="002E334D" w:rsidRDefault="00800599" w:rsidP="002E334D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2E334D">
              <w:rPr>
                <w:rFonts w:ascii="仿宋_GB2312" w:eastAsia="仿宋_GB2312"/>
                <w:color w:val="000000"/>
                <w:szCs w:val="21"/>
              </w:rPr>
              <w:t>2020.10.10</w:t>
            </w:r>
          </w:p>
        </w:tc>
        <w:tc>
          <w:tcPr>
            <w:tcW w:w="1314" w:type="dxa"/>
            <w:vAlign w:val="center"/>
          </w:tcPr>
          <w:p w:rsidR="00800599" w:rsidRPr="002E334D" w:rsidRDefault="00800599" w:rsidP="002E334D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2E334D">
              <w:rPr>
                <w:rFonts w:ascii="仿宋_GB2312" w:eastAsia="仿宋_GB2312"/>
                <w:color w:val="000000"/>
                <w:szCs w:val="21"/>
              </w:rPr>
              <w:t>2025.10.09</w:t>
            </w:r>
          </w:p>
        </w:tc>
      </w:tr>
      <w:tr w:rsidR="00800599" w:rsidTr="002E33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395"/>
        </w:trPr>
        <w:tc>
          <w:tcPr>
            <w:tcW w:w="545" w:type="dxa"/>
            <w:vAlign w:val="center"/>
          </w:tcPr>
          <w:p w:rsidR="00800599" w:rsidRPr="002E334D" w:rsidRDefault="00800599" w:rsidP="002E334D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2E334D">
              <w:rPr>
                <w:rFonts w:ascii="仿宋_GB2312" w:eastAsia="仿宋_GB2312"/>
                <w:color w:val="000000"/>
                <w:szCs w:val="21"/>
              </w:rPr>
              <w:t>6</w:t>
            </w:r>
          </w:p>
        </w:tc>
        <w:tc>
          <w:tcPr>
            <w:tcW w:w="1926" w:type="dxa"/>
            <w:vAlign w:val="center"/>
          </w:tcPr>
          <w:p w:rsidR="00800599" w:rsidRPr="002E334D" w:rsidRDefault="00800599" w:rsidP="002E334D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2E334D">
              <w:rPr>
                <w:rFonts w:ascii="仿宋_GB2312" w:eastAsia="仿宋_GB2312" w:hint="eastAsia"/>
                <w:color w:val="000000"/>
                <w:szCs w:val="21"/>
              </w:rPr>
              <w:t>天津市祥瑞林大药房有限公司</w:t>
            </w:r>
          </w:p>
        </w:tc>
        <w:tc>
          <w:tcPr>
            <w:tcW w:w="1367" w:type="dxa"/>
            <w:vAlign w:val="center"/>
          </w:tcPr>
          <w:p w:rsidR="00800599" w:rsidRPr="002E334D" w:rsidRDefault="00800599" w:rsidP="002E334D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2E334D">
              <w:rPr>
                <w:rFonts w:ascii="仿宋_GB2312" w:eastAsia="仿宋_GB2312" w:hint="eastAsia"/>
                <w:color w:val="000000"/>
                <w:szCs w:val="21"/>
              </w:rPr>
              <w:t>天津市滨海新区古林街古林里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9"/>
                <w:attr w:name="Month" w:val="4"/>
                <w:attr w:name="Year" w:val="101"/>
              </w:smartTagPr>
              <w:r w:rsidRPr="002E334D">
                <w:rPr>
                  <w:rFonts w:ascii="仿宋_GB2312" w:eastAsia="仿宋_GB2312"/>
                  <w:color w:val="000000"/>
                  <w:szCs w:val="21"/>
                </w:rPr>
                <w:t>29-4-101</w:t>
              </w:r>
            </w:smartTag>
          </w:p>
        </w:tc>
        <w:tc>
          <w:tcPr>
            <w:tcW w:w="855" w:type="dxa"/>
            <w:vAlign w:val="center"/>
          </w:tcPr>
          <w:p w:rsidR="00800599" w:rsidRPr="002E334D" w:rsidRDefault="00800599" w:rsidP="002E334D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2E334D">
              <w:rPr>
                <w:rFonts w:ascii="仿宋_GB2312" w:eastAsia="仿宋_GB2312" w:hint="eastAsia"/>
                <w:color w:val="000000"/>
                <w:szCs w:val="21"/>
              </w:rPr>
              <w:t>张宾</w:t>
            </w:r>
          </w:p>
        </w:tc>
        <w:tc>
          <w:tcPr>
            <w:tcW w:w="900" w:type="dxa"/>
            <w:vAlign w:val="center"/>
          </w:tcPr>
          <w:p w:rsidR="00800599" w:rsidRPr="002E334D" w:rsidRDefault="00800599" w:rsidP="002E334D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2E334D">
              <w:rPr>
                <w:rFonts w:ascii="仿宋_GB2312" w:eastAsia="仿宋_GB2312" w:hint="eastAsia"/>
                <w:color w:val="000000"/>
                <w:szCs w:val="21"/>
              </w:rPr>
              <w:t>张宾</w:t>
            </w:r>
          </w:p>
        </w:tc>
        <w:tc>
          <w:tcPr>
            <w:tcW w:w="902" w:type="dxa"/>
            <w:vAlign w:val="center"/>
          </w:tcPr>
          <w:p w:rsidR="00800599" w:rsidRPr="002E334D" w:rsidRDefault="00800599" w:rsidP="002E334D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2E334D">
              <w:rPr>
                <w:rFonts w:ascii="仿宋_GB2312" w:eastAsia="仿宋_GB2312" w:hint="eastAsia"/>
                <w:color w:val="000000"/>
                <w:szCs w:val="21"/>
              </w:rPr>
              <w:t>张宾</w:t>
            </w:r>
          </w:p>
        </w:tc>
        <w:tc>
          <w:tcPr>
            <w:tcW w:w="1143" w:type="dxa"/>
            <w:vAlign w:val="center"/>
          </w:tcPr>
          <w:p w:rsidR="00800599" w:rsidRPr="002E334D" w:rsidRDefault="00800599" w:rsidP="002E334D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2E334D">
              <w:rPr>
                <w:rFonts w:ascii="仿宋_GB2312" w:eastAsia="仿宋_GB2312" w:hint="eastAsia"/>
                <w:color w:val="000000"/>
                <w:szCs w:val="21"/>
              </w:rPr>
              <w:t>无</w:t>
            </w:r>
          </w:p>
        </w:tc>
        <w:tc>
          <w:tcPr>
            <w:tcW w:w="1937" w:type="dxa"/>
            <w:vAlign w:val="center"/>
          </w:tcPr>
          <w:p w:rsidR="00800599" w:rsidRPr="002E334D" w:rsidRDefault="00800599" w:rsidP="002E334D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2E334D">
              <w:rPr>
                <w:rFonts w:ascii="仿宋_GB2312" w:eastAsia="仿宋_GB2312" w:hint="eastAsia"/>
                <w:color w:val="000000"/>
                <w:szCs w:val="21"/>
              </w:rPr>
              <w:t>津</w:t>
            </w:r>
            <w:r w:rsidRPr="002E334D">
              <w:rPr>
                <w:rFonts w:ascii="仿宋_GB2312" w:eastAsia="仿宋_GB2312"/>
                <w:color w:val="000000"/>
                <w:szCs w:val="21"/>
              </w:rPr>
              <w:t>DB116030184</w:t>
            </w:r>
          </w:p>
        </w:tc>
        <w:tc>
          <w:tcPr>
            <w:tcW w:w="600" w:type="dxa"/>
            <w:vAlign w:val="center"/>
          </w:tcPr>
          <w:p w:rsidR="00800599" w:rsidRPr="002E334D" w:rsidRDefault="00800599" w:rsidP="002E334D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2E334D">
              <w:rPr>
                <w:rFonts w:ascii="仿宋_GB2312" w:eastAsia="仿宋_GB2312" w:hint="eastAsia"/>
                <w:color w:val="000000"/>
                <w:szCs w:val="21"/>
              </w:rPr>
              <w:t>零售</w:t>
            </w:r>
          </w:p>
        </w:tc>
        <w:tc>
          <w:tcPr>
            <w:tcW w:w="1395" w:type="dxa"/>
            <w:vAlign w:val="center"/>
          </w:tcPr>
          <w:p w:rsidR="00800599" w:rsidRPr="002E334D" w:rsidRDefault="00800599" w:rsidP="002E334D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2E334D">
              <w:rPr>
                <w:rFonts w:ascii="仿宋_GB2312" w:eastAsia="仿宋_GB2312" w:hint="eastAsia"/>
                <w:color w:val="000000"/>
                <w:szCs w:val="21"/>
              </w:rPr>
              <w:t>药品：中成药；化学药制剂；抗生素制剂；生化药品</w:t>
            </w:r>
            <w:r w:rsidRPr="002E334D">
              <w:rPr>
                <w:rFonts w:ascii="仿宋_GB2312" w:eastAsia="仿宋_GB2312"/>
                <w:color w:val="000000"/>
                <w:szCs w:val="21"/>
              </w:rPr>
              <w:t>***</w:t>
            </w:r>
          </w:p>
        </w:tc>
        <w:tc>
          <w:tcPr>
            <w:tcW w:w="960" w:type="dxa"/>
            <w:vAlign w:val="center"/>
          </w:tcPr>
          <w:p w:rsidR="00800599" w:rsidRPr="002E334D" w:rsidRDefault="00800599" w:rsidP="002E334D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2E334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天津市滨海新区市场监督管理局</w:t>
            </w:r>
          </w:p>
        </w:tc>
        <w:tc>
          <w:tcPr>
            <w:tcW w:w="1305" w:type="dxa"/>
            <w:vAlign w:val="center"/>
          </w:tcPr>
          <w:p w:rsidR="00800599" w:rsidRPr="002E334D" w:rsidRDefault="00800599" w:rsidP="002E334D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2E334D">
              <w:rPr>
                <w:rFonts w:ascii="仿宋_GB2312" w:eastAsia="仿宋_GB2312"/>
                <w:color w:val="000000"/>
                <w:szCs w:val="21"/>
              </w:rPr>
              <w:t>2020.10.16</w:t>
            </w:r>
          </w:p>
        </w:tc>
        <w:tc>
          <w:tcPr>
            <w:tcW w:w="1314" w:type="dxa"/>
            <w:vAlign w:val="center"/>
          </w:tcPr>
          <w:p w:rsidR="00800599" w:rsidRPr="002E334D" w:rsidRDefault="00800599" w:rsidP="002E334D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2E334D">
              <w:rPr>
                <w:rFonts w:ascii="仿宋_GB2312" w:eastAsia="仿宋_GB2312"/>
                <w:color w:val="000000"/>
                <w:szCs w:val="21"/>
              </w:rPr>
              <w:t>2025.10.15</w:t>
            </w:r>
          </w:p>
        </w:tc>
      </w:tr>
    </w:tbl>
    <w:p w:rsidR="00800599" w:rsidRDefault="00800599"/>
    <w:sectPr w:rsidR="00800599" w:rsidSect="00F7132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0599" w:rsidRDefault="00800599" w:rsidP="00E46100">
      <w:r>
        <w:separator/>
      </w:r>
    </w:p>
  </w:endnote>
  <w:endnote w:type="continuationSeparator" w:id="0">
    <w:p w:rsidR="00800599" w:rsidRDefault="00800599" w:rsidP="00E46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599" w:rsidRDefault="0080059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599" w:rsidRDefault="00800599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599" w:rsidRDefault="0080059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0599" w:rsidRDefault="00800599" w:rsidP="00E46100">
      <w:r>
        <w:separator/>
      </w:r>
    </w:p>
  </w:footnote>
  <w:footnote w:type="continuationSeparator" w:id="0">
    <w:p w:rsidR="00800599" w:rsidRDefault="00800599" w:rsidP="00E461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599" w:rsidRDefault="0080059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599" w:rsidRDefault="00800599" w:rsidP="002E334D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599" w:rsidRDefault="00800599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804"/>
    <w:rsid w:val="000140C9"/>
    <w:rsid w:val="000237B8"/>
    <w:rsid w:val="0002761E"/>
    <w:rsid w:val="0003381E"/>
    <w:rsid w:val="000341E6"/>
    <w:rsid w:val="00036CC9"/>
    <w:rsid w:val="000379EE"/>
    <w:rsid w:val="000447B0"/>
    <w:rsid w:val="00050310"/>
    <w:rsid w:val="0005165C"/>
    <w:rsid w:val="0005495F"/>
    <w:rsid w:val="00054BB1"/>
    <w:rsid w:val="00070EF7"/>
    <w:rsid w:val="00075D18"/>
    <w:rsid w:val="00085BEC"/>
    <w:rsid w:val="00090B22"/>
    <w:rsid w:val="00095A43"/>
    <w:rsid w:val="000D34EF"/>
    <w:rsid w:val="000E5546"/>
    <w:rsid w:val="000E7E5C"/>
    <w:rsid w:val="00102D7C"/>
    <w:rsid w:val="0010578A"/>
    <w:rsid w:val="001060BE"/>
    <w:rsid w:val="0012291D"/>
    <w:rsid w:val="00137DA9"/>
    <w:rsid w:val="00164655"/>
    <w:rsid w:val="00191F37"/>
    <w:rsid w:val="001A089E"/>
    <w:rsid w:val="001A658C"/>
    <w:rsid w:val="001C0493"/>
    <w:rsid w:val="001C49A3"/>
    <w:rsid w:val="001D0526"/>
    <w:rsid w:val="001D6DA4"/>
    <w:rsid w:val="001F7D6A"/>
    <w:rsid w:val="00200C18"/>
    <w:rsid w:val="00201ADA"/>
    <w:rsid w:val="0020787E"/>
    <w:rsid w:val="002250C3"/>
    <w:rsid w:val="002325A6"/>
    <w:rsid w:val="00232D0E"/>
    <w:rsid w:val="002522E1"/>
    <w:rsid w:val="00264CA0"/>
    <w:rsid w:val="00274317"/>
    <w:rsid w:val="00275D85"/>
    <w:rsid w:val="00276237"/>
    <w:rsid w:val="00277862"/>
    <w:rsid w:val="002838E4"/>
    <w:rsid w:val="0028489E"/>
    <w:rsid w:val="002860C4"/>
    <w:rsid w:val="00290C68"/>
    <w:rsid w:val="00290DB9"/>
    <w:rsid w:val="00294D2E"/>
    <w:rsid w:val="002A03F1"/>
    <w:rsid w:val="002A31CF"/>
    <w:rsid w:val="002A59B2"/>
    <w:rsid w:val="002B2872"/>
    <w:rsid w:val="002B2E1F"/>
    <w:rsid w:val="002B534A"/>
    <w:rsid w:val="002C02BD"/>
    <w:rsid w:val="002C22BB"/>
    <w:rsid w:val="002C3048"/>
    <w:rsid w:val="002C7BFD"/>
    <w:rsid w:val="002D779F"/>
    <w:rsid w:val="002E334D"/>
    <w:rsid w:val="002E65C3"/>
    <w:rsid w:val="003070BC"/>
    <w:rsid w:val="00315A2C"/>
    <w:rsid w:val="0035714E"/>
    <w:rsid w:val="00364CA9"/>
    <w:rsid w:val="00367507"/>
    <w:rsid w:val="003706BB"/>
    <w:rsid w:val="00374ED3"/>
    <w:rsid w:val="003769F4"/>
    <w:rsid w:val="00381300"/>
    <w:rsid w:val="00387894"/>
    <w:rsid w:val="00387F7B"/>
    <w:rsid w:val="00391107"/>
    <w:rsid w:val="00392A85"/>
    <w:rsid w:val="003961ED"/>
    <w:rsid w:val="003A29DD"/>
    <w:rsid w:val="003C5964"/>
    <w:rsid w:val="003E188B"/>
    <w:rsid w:val="003F0D08"/>
    <w:rsid w:val="003F32A3"/>
    <w:rsid w:val="00401DEA"/>
    <w:rsid w:val="0042509A"/>
    <w:rsid w:val="0043430E"/>
    <w:rsid w:val="00437FF9"/>
    <w:rsid w:val="00450276"/>
    <w:rsid w:val="00452415"/>
    <w:rsid w:val="004842EF"/>
    <w:rsid w:val="00490DC8"/>
    <w:rsid w:val="00493520"/>
    <w:rsid w:val="004970C2"/>
    <w:rsid w:val="00497C6D"/>
    <w:rsid w:val="004A16F1"/>
    <w:rsid w:val="004A5518"/>
    <w:rsid w:val="004C508D"/>
    <w:rsid w:val="004D358B"/>
    <w:rsid w:val="004D40CE"/>
    <w:rsid w:val="004D48D0"/>
    <w:rsid w:val="004D54F4"/>
    <w:rsid w:val="004D7EB9"/>
    <w:rsid w:val="004E1C97"/>
    <w:rsid w:val="00500F24"/>
    <w:rsid w:val="005019BC"/>
    <w:rsid w:val="0050340C"/>
    <w:rsid w:val="00504693"/>
    <w:rsid w:val="00514F9D"/>
    <w:rsid w:val="005167DF"/>
    <w:rsid w:val="00516ECB"/>
    <w:rsid w:val="00520C9A"/>
    <w:rsid w:val="005417C5"/>
    <w:rsid w:val="00554496"/>
    <w:rsid w:val="00560D4C"/>
    <w:rsid w:val="00567CDE"/>
    <w:rsid w:val="00570DC7"/>
    <w:rsid w:val="00571C10"/>
    <w:rsid w:val="00584D2E"/>
    <w:rsid w:val="005964E6"/>
    <w:rsid w:val="005A550A"/>
    <w:rsid w:val="005B20BD"/>
    <w:rsid w:val="005C1710"/>
    <w:rsid w:val="005C5350"/>
    <w:rsid w:val="005D529A"/>
    <w:rsid w:val="005E42A0"/>
    <w:rsid w:val="005F0010"/>
    <w:rsid w:val="00611852"/>
    <w:rsid w:val="006144C7"/>
    <w:rsid w:val="0062396C"/>
    <w:rsid w:val="00634A78"/>
    <w:rsid w:val="00641F9A"/>
    <w:rsid w:val="006501AB"/>
    <w:rsid w:val="006501CE"/>
    <w:rsid w:val="006544AB"/>
    <w:rsid w:val="0066612C"/>
    <w:rsid w:val="00681D0E"/>
    <w:rsid w:val="00684EA4"/>
    <w:rsid w:val="006A334D"/>
    <w:rsid w:val="006A63CB"/>
    <w:rsid w:val="006A7445"/>
    <w:rsid w:val="006B54D0"/>
    <w:rsid w:val="006C275D"/>
    <w:rsid w:val="006D2384"/>
    <w:rsid w:val="006D4BD5"/>
    <w:rsid w:val="006E17A3"/>
    <w:rsid w:val="006E2566"/>
    <w:rsid w:val="006E4A60"/>
    <w:rsid w:val="006E6DDD"/>
    <w:rsid w:val="006F4A01"/>
    <w:rsid w:val="00700939"/>
    <w:rsid w:val="007053FA"/>
    <w:rsid w:val="0072226E"/>
    <w:rsid w:val="0072436C"/>
    <w:rsid w:val="00725C46"/>
    <w:rsid w:val="00746AF4"/>
    <w:rsid w:val="007518BB"/>
    <w:rsid w:val="00753020"/>
    <w:rsid w:val="00755DF6"/>
    <w:rsid w:val="00760AB3"/>
    <w:rsid w:val="007627B5"/>
    <w:rsid w:val="007629AB"/>
    <w:rsid w:val="0076345C"/>
    <w:rsid w:val="007657B7"/>
    <w:rsid w:val="00774B58"/>
    <w:rsid w:val="007905F3"/>
    <w:rsid w:val="00791956"/>
    <w:rsid w:val="007972A8"/>
    <w:rsid w:val="007A077F"/>
    <w:rsid w:val="007A435C"/>
    <w:rsid w:val="007B6A79"/>
    <w:rsid w:val="007C30DF"/>
    <w:rsid w:val="007C3A24"/>
    <w:rsid w:val="007E1226"/>
    <w:rsid w:val="007F6814"/>
    <w:rsid w:val="00800599"/>
    <w:rsid w:val="0080269C"/>
    <w:rsid w:val="00805210"/>
    <w:rsid w:val="0080560E"/>
    <w:rsid w:val="00805888"/>
    <w:rsid w:val="00813D36"/>
    <w:rsid w:val="0082142E"/>
    <w:rsid w:val="008230FE"/>
    <w:rsid w:val="00823F64"/>
    <w:rsid w:val="008353B8"/>
    <w:rsid w:val="00853A40"/>
    <w:rsid w:val="00857E8A"/>
    <w:rsid w:val="008702BA"/>
    <w:rsid w:val="00871D39"/>
    <w:rsid w:val="00890ED8"/>
    <w:rsid w:val="00896CE6"/>
    <w:rsid w:val="008A342C"/>
    <w:rsid w:val="008A368F"/>
    <w:rsid w:val="008B352A"/>
    <w:rsid w:val="008B54CC"/>
    <w:rsid w:val="008D0CF9"/>
    <w:rsid w:val="008E0633"/>
    <w:rsid w:val="008E4ADC"/>
    <w:rsid w:val="008E76DA"/>
    <w:rsid w:val="00903F58"/>
    <w:rsid w:val="00903F80"/>
    <w:rsid w:val="00910CA6"/>
    <w:rsid w:val="00935FD8"/>
    <w:rsid w:val="00941C59"/>
    <w:rsid w:val="00942936"/>
    <w:rsid w:val="0094520A"/>
    <w:rsid w:val="009512E2"/>
    <w:rsid w:val="00951358"/>
    <w:rsid w:val="009521EB"/>
    <w:rsid w:val="00964808"/>
    <w:rsid w:val="009665D0"/>
    <w:rsid w:val="00981C4F"/>
    <w:rsid w:val="00985884"/>
    <w:rsid w:val="00986F3F"/>
    <w:rsid w:val="009878E0"/>
    <w:rsid w:val="00990377"/>
    <w:rsid w:val="009938BD"/>
    <w:rsid w:val="00993E02"/>
    <w:rsid w:val="009A23B3"/>
    <w:rsid w:val="009A28B4"/>
    <w:rsid w:val="009A6D88"/>
    <w:rsid w:val="009A7176"/>
    <w:rsid w:val="009B7B0B"/>
    <w:rsid w:val="009D2281"/>
    <w:rsid w:val="009D5AC4"/>
    <w:rsid w:val="009D666C"/>
    <w:rsid w:val="009E103E"/>
    <w:rsid w:val="009E1405"/>
    <w:rsid w:val="009E73EB"/>
    <w:rsid w:val="00A10AC3"/>
    <w:rsid w:val="00A41773"/>
    <w:rsid w:val="00A54602"/>
    <w:rsid w:val="00A56D89"/>
    <w:rsid w:val="00A71A7E"/>
    <w:rsid w:val="00A94F4E"/>
    <w:rsid w:val="00AC0BA5"/>
    <w:rsid w:val="00AE6F44"/>
    <w:rsid w:val="00AE77BE"/>
    <w:rsid w:val="00AF2095"/>
    <w:rsid w:val="00B0081B"/>
    <w:rsid w:val="00B016D8"/>
    <w:rsid w:val="00B03DD1"/>
    <w:rsid w:val="00B142B1"/>
    <w:rsid w:val="00B179B9"/>
    <w:rsid w:val="00B22499"/>
    <w:rsid w:val="00B3131F"/>
    <w:rsid w:val="00B40678"/>
    <w:rsid w:val="00B50C6F"/>
    <w:rsid w:val="00B81109"/>
    <w:rsid w:val="00B94165"/>
    <w:rsid w:val="00BA0F7B"/>
    <w:rsid w:val="00BA4D64"/>
    <w:rsid w:val="00BA7842"/>
    <w:rsid w:val="00BB0D71"/>
    <w:rsid w:val="00BB4C6E"/>
    <w:rsid w:val="00BB658E"/>
    <w:rsid w:val="00BB7765"/>
    <w:rsid w:val="00BC5978"/>
    <w:rsid w:val="00BD13FB"/>
    <w:rsid w:val="00BE7123"/>
    <w:rsid w:val="00BE71F1"/>
    <w:rsid w:val="00BF5BAA"/>
    <w:rsid w:val="00C03787"/>
    <w:rsid w:val="00C048F2"/>
    <w:rsid w:val="00C04CA7"/>
    <w:rsid w:val="00C22346"/>
    <w:rsid w:val="00C304DD"/>
    <w:rsid w:val="00C567A8"/>
    <w:rsid w:val="00C61804"/>
    <w:rsid w:val="00C649BF"/>
    <w:rsid w:val="00C74F86"/>
    <w:rsid w:val="00C75652"/>
    <w:rsid w:val="00C76A13"/>
    <w:rsid w:val="00C819B5"/>
    <w:rsid w:val="00C82659"/>
    <w:rsid w:val="00C9103E"/>
    <w:rsid w:val="00C954DE"/>
    <w:rsid w:val="00CB5BFE"/>
    <w:rsid w:val="00CC32AB"/>
    <w:rsid w:val="00CC6EB0"/>
    <w:rsid w:val="00CD3306"/>
    <w:rsid w:val="00CE4EB8"/>
    <w:rsid w:val="00CE7B16"/>
    <w:rsid w:val="00CF48BE"/>
    <w:rsid w:val="00CF5BBA"/>
    <w:rsid w:val="00CF5DC2"/>
    <w:rsid w:val="00D10B5D"/>
    <w:rsid w:val="00D11397"/>
    <w:rsid w:val="00D32A94"/>
    <w:rsid w:val="00D32FC2"/>
    <w:rsid w:val="00D42A61"/>
    <w:rsid w:val="00D44022"/>
    <w:rsid w:val="00D50D62"/>
    <w:rsid w:val="00D55FA6"/>
    <w:rsid w:val="00D61902"/>
    <w:rsid w:val="00D62E56"/>
    <w:rsid w:val="00D6631C"/>
    <w:rsid w:val="00D71F42"/>
    <w:rsid w:val="00D73879"/>
    <w:rsid w:val="00D74D17"/>
    <w:rsid w:val="00D82BA1"/>
    <w:rsid w:val="00D84F9A"/>
    <w:rsid w:val="00D87352"/>
    <w:rsid w:val="00D91E78"/>
    <w:rsid w:val="00DA369B"/>
    <w:rsid w:val="00DB1337"/>
    <w:rsid w:val="00DB56F2"/>
    <w:rsid w:val="00DB6744"/>
    <w:rsid w:val="00DC1F7E"/>
    <w:rsid w:val="00DC4E92"/>
    <w:rsid w:val="00DD1F40"/>
    <w:rsid w:val="00DD20A2"/>
    <w:rsid w:val="00DD6570"/>
    <w:rsid w:val="00DE612A"/>
    <w:rsid w:val="00DF1F03"/>
    <w:rsid w:val="00E00281"/>
    <w:rsid w:val="00E004AE"/>
    <w:rsid w:val="00E00E46"/>
    <w:rsid w:val="00E03603"/>
    <w:rsid w:val="00E043A7"/>
    <w:rsid w:val="00E06868"/>
    <w:rsid w:val="00E17327"/>
    <w:rsid w:val="00E32B42"/>
    <w:rsid w:val="00E33564"/>
    <w:rsid w:val="00E3391D"/>
    <w:rsid w:val="00E46100"/>
    <w:rsid w:val="00E56807"/>
    <w:rsid w:val="00E56AC1"/>
    <w:rsid w:val="00E5706E"/>
    <w:rsid w:val="00E608A7"/>
    <w:rsid w:val="00E80600"/>
    <w:rsid w:val="00E80BCB"/>
    <w:rsid w:val="00E811D4"/>
    <w:rsid w:val="00E8623C"/>
    <w:rsid w:val="00E940A3"/>
    <w:rsid w:val="00EA35F4"/>
    <w:rsid w:val="00EA5B00"/>
    <w:rsid w:val="00EB00FD"/>
    <w:rsid w:val="00EB293E"/>
    <w:rsid w:val="00EB2D7A"/>
    <w:rsid w:val="00EB4DB0"/>
    <w:rsid w:val="00EC6CBE"/>
    <w:rsid w:val="00ED7588"/>
    <w:rsid w:val="00EE1EB3"/>
    <w:rsid w:val="00EE2006"/>
    <w:rsid w:val="00EF3D80"/>
    <w:rsid w:val="00EF4212"/>
    <w:rsid w:val="00EF4FB1"/>
    <w:rsid w:val="00EF6E32"/>
    <w:rsid w:val="00EF72F9"/>
    <w:rsid w:val="00F0572B"/>
    <w:rsid w:val="00F07783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1A39"/>
    <w:rsid w:val="00F64738"/>
    <w:rsid w:val="00F65EDB"/>
    <w:rsid w:val="00F7132C"/>
    <w:rsid w:val="00F76CB8"/>
    <w:rsid w:val="00F83286"/>
    <w:rsid w:val="00F84F93"/>
    <w:rsid w:val="00F908E1"/>
    <w:rsid w:val="00F92E56"/>
    <w:rsid w:val="00F954E8"/>
    <w:rsid w:val="00FA2111"/>
    <w:rsid w:val="00FA34CB"/>
    <w:rsid w:val="00FB4DEE"/>
    <w:rsid w:val="00FB6287"/>
    <w:rsid w:val="00FC1F0C"/>
    <w:rsid w:val="00FD4ABF"/>
    <w:rsid w:val="00FE0E37"/>
    <w:rsid w:val="00FE3C74"/>
    <w:rsid w:val="00FF3840"/>
    <w:rsid w:val="00FF39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804"/>
    <w:pPr>
      <w:widowControl w:val="0"/>
      <w:jc w:val="both"/>
    </w:pPr>
    <w:rPr>
      <w:rFonts w:ascii="Times New Roman" w:hAnsi="Times New Roman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46100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6777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7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7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7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7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7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7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7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7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7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7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3</Pages>
  <Words>150</Words>
  <Characters>857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郭筱祎</cp:lastModifiedBy>
  <cp:revision>2</cp:revision>
  <cp:lastPrinted>2020-01-21T02:42:00Z</cp:lastPrinted>
  <dcterms:created xsi:type="dcterms:W3CDTF">2020-10-19T03:37:00Z</dcterms:created>
  <dcterms:modified xsi:type="dcterms:W3CDTF">2020-10-19T03:37:00Z</dcterms:modified>
</cp:coreProperties>
</file>