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67"/>
        <w:gridCol w:w="2000"/>
        <w:gridCol w:w="1375"/>
        <w:gridCol w:w="858"/>
        <w:gridCol w:w="900"/>
        <w:gridCol w:w="902"/>
        <w:gridCol w:w="1457"/>
        <w:gridCol w:w="1668"/>
        <w:gridCol w:w="604"/>
        <w:gridCol w:w="1415"/>
        <w:gridCol w:w="976"/>
        <w:gridCol w:w="1206"/>
        <w:gridCol w:w="1221"/>
      </w:tblGrid>
      <w:tr w:rsidR="00805888" w:rsidRPr="005B20BD" w:rsidTr="00C04CA7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888" w:rsidRDefault="00805888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805888" w:rsidRPr="00F458CA" w:rsidRDefault="00805888" w:rsidP="00C04CA7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805888" w:rsidRPr="005B20BD" w:rsidTr="006A744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定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805888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EB00FD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EB00FD">
              <w:rPr>
                <w:rFonts w:hint="eastAsia"/>
                <w:color w:val="000000"/>
                <w:sz w:val="22"/>
                <w:szCs w:val="22"/>
              </w:rPr>
              <w:t>天津市滨海新区鑫顺康药品销售有限公司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天津市滨海新区向阳街沈阳道市场东门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潘海荣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周会玲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周会玲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DB116010305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中成药、化学药制剂、抗生素制剂、生化药品、生物制品（除疫苗、血液制品）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2025.7.29</w:t>
            </w:r>
          </w:p>
        </w:tc>
      </w:tr>
      <w:tr w:rsidR="00805888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Pr="005B20BD" w:rsidRDefault="00805888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天津市滨海新区荷悦大药房有限公司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天津市滨海新区寨上街朝阳花园</w:t>
            </w:r>
            <w:r>
              <w:rPr>
                <w:color w:val="000000"/>
                <w:sz w:val="22"/>
                <w:szCs w:val="22"/>
              </w:rPr>
              <w:t>267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崔洪涛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赵海利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赵海利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DB116020012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2020.8.7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888" w:rsidRDefault="0080588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2025.8.6</w:t>
            </w:r>
          </w:p>
        </w:tc>
      </w:tr>
    </w:tbl>
    <w:p w:rsidR="00805888" w:rsidRDefault="00805888"/>
    <w:sectPr w:rsidR="00805888" w:rsidSect="00C618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888" w:rsidRDefault="00805888" w:rsidP="00E46100">
      <w:r>
        <w:separator/>
      </w:r>
    </w:p>
  </w:endnote>
  <w:endnote w:type="continuationSeparator" w:id="0">
    <w:p w:rsidR="00805888" w:rsidRDefault="00805888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88" w:rsidRDefault="008058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88" w:rsidRDefault="0080588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88" w:rsidRDefault="008058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888" w:rsidRDefault="00805888" w:rsidP="00E46100">
      <w:r>
        <w:separator/>
      </w:r>
    </w:p>
  </w:footnote>
  <w:footnote w:type="continuationSeparator" w:id="0">
    <w:p w:rsidR="00805888" w:rsidRDefault="00805888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88" w:rsidRDefault="008058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88" w:rsidRDefault="00805888" w:rsidP="00EB00F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88" w:rsidRDefault="0080588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2761E"/>
    <w:rsid w:val="0003381E"/>
    <w:rsid w:val="00036CC9"/>
    <w:rsid w:val="000379EE"/>
    <w:rsid w:val="000447B0"/>
    <w:rsid w:val="0005165C"/>
    <w:rsid w:val="0005495F"/>
    <w:rsid w:val="00054BB1"/>
    <w:rsid w:val="00085BEC"/>
    <w:rsid w:val="000D34EF"/>
    <w:rsid w:val="000E5546"/>
    <w:rsid w:val="000E7E5C"/>
    <w:rsid w:val="0010578A"/>
    <w:rsid w:val="001060BE"/>
    <w:rsid w:val="00137DA9"/>
    <w:rsid w:val="001A089E"/>
    <w:rsid w:val="001A658C"/>
    <w:rsid w:val="001C0493"/>
    <w:rsid w:val="001C49A3"/>
    <w:rsid w:val="001D0526"/>
    <w:rsid w:val="001F7D6A"/>
    <w:rsid w:val="00201ADA"/>
    <w:rsid w:val="002250C3"/>
    <w:rsid w:val="002325A6"/>
    <w:rsid w:val="00232D0E"/>
    <w:rsid w:val="002522E1"/>
    <w:rsid w:val="00264CA0"/>
    <w:rsid w:val="00274317"/>
    <w:rsid w:val="00276237"/>
    <w:rsid w:val="00277862"/>
    <w:rsid w:val="002838E4"/>
    <w:rsid w:val="0028489E"/>
    <w:rsid w:val="002860C4"/>
    <w:rsid w:val="00290C68"/>
    <w:rsid w:val="00290DB9"/>
    <w:rsid w:val="00294D2E"/>
    <w:rsid w:val="002A03F1"/>
    <w:rsid w:val="002A59B2"/>
    <w:rsid w:val="002B534A"/>
    <w:rsid w:val="002C02BD"/>
    <w:rsid w:val="002C22BB"/>
    <w:rsid w:val="002C3048"/>
    <w:rsid w:val="002C7BFD"/>
    <w:rsid w:val="002E65C3"/>
    <w:rsid w:val="003070BC"/>
    <w:rsid w:val="0035714E"/>
    <w:rsid w:val="003706BB"/>
    <w:rsid w:val="00374ED3"/>
    <w:rsid w:val="003769F4"/>
    <w:rsid w:val="00387894"/>
    <w:rsid w:val="003961ED"/>
    <w:rsid w:val="003F0D08"/>
    <w:rsid w:val="00401DEA"/>
    <w:rsid w:val="0043430E"/>
    <w:rsid w:val="00437FF9"/>
    <w:rsid w:val="00450276"/>
    <w:rsid w:val="00452415"/>
    <w:rsid w:val="00490DC8"/>
    <w:rsid w:val="00493520"/>
    <w:rsid w:val="00497C6D"/>
    <w:rsid w:val="004A16F1"/>
    <w:rsid w:val="004C508D"/>
    <w:rsid w:val="004D358B"/>
    <w:rsid w:val="004D40CE"/>
    <w:rsid w:val="004D48D0"/>
    <w:rsid w:val="004D54F4"/>
    <w:rsid w:val="004D7EB9"/>
    <w:rsid w:val="004E1C97"/>
    <w:rsid w:val="005019BC"/>
    <w:rsid w:val="0050340C"/>
    <w:rsid w:val="00504693"/>
    <w:rsid w:val="00516ECB"/>
    <w:rsid w:val="00520C9A"/>
    <w:rsid w:val="005417C5"/>
    <w:rsid w:val="00567CDE"/>
    <w:rsid w:val="00570DC7"/>
    <w:rsid w:val="00571C1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2396C"/>
    <w:rsid w:val="00634A78"/>
    <w:rsid w:val="006501AB"/>
    <w:rsid w:val="00681D0E"/>
    <w:rsid w:val="00684EA4"/>
    <w:rsid w:val="006A334D"/>
    <w:rsid w:val="006A63CB"/>
    <w:rsid w:val="006A7445"/>
    <w:rsid w:val="006B54D0"/>
    <w:rsid w:val="006C275D"/>
    <w:rsid w:val="006D4BD5"/>
    <w:rsid w:val="006E17A3"/>
    <w:rsid w:val="006E2566"/>
    <w:rsid w:val="006E4A60"/>
    <w:rsid w:val="006E6DDD"/>
    <w:rsid w:val="006F4A01"/>
    <w:rsid w:val="00700939"/>
    <w:rsid w:val="007053FA"/>
    <w:rsid w:val="0072436C"/>
    <w:rsid w:val="00746AF4"/>
    <w:rsid w:val="00755DF6"/>
    <w:rsid w:val="00760AB3"/>
    <w:rsid w:val="007627B5"/>
    <w:rsid w:val="007629AB"/>
    <w:rsid w:val="007657B7"/>
    <w:rsid w:val="00774B58"/>
    <w:rsid w:val="007905F3"/>
    <w:rsid w:val="00791956"/>
    <w:rsid w:val="007A077F"/>
    <w:rsid w:val="007B6A79"/>
    <w:rsid w:val="007C30DF"/>
    <w:rsid w:val="007C3A24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6CE6"/>
    <w:rsid w:val="008A342C"/>
    <w:rsid w:val="008A368F"/>
    <w:rsid w:val="008B352A"/>
    <w:rsid w:val="008B54CC"/>
    <w:rsid w:val="008D0CF9"/>
    <w:rsid w:val="008E0633"/>
    <w:rsid w:val="008E76DA"/>
    <w:rsid w:val="00903F58"/>
    <w:rsid w:val="00903F80"/>
    <w:rsid w:val="00910CA6"/>
    <w:rsid w:val="00935FD8"/>
    <w:rsid w:val="00941C59"/>
    <w:rsid w:val="0094520A"/>
    <w:rsid w:val="009512E2"/>
    <w:rsid w:val="009521EB"/>
    <w:rsid w:val="00964808"/>
    <w:rsid w:val="009665D0"/>
    <w:rsid w:val="00985884"/>
    <w:rsid w:val="00986F3F"/>
    <w:rsid w:val="00990377"/>
    <w:rsid w:val="009938BD"/>
    <w:rsid w:val="009A23B3"/>
    <w:rsid w:val="009A28B4"/>
    <w:rsid w:val="009A6D88"/>
    <w:rsid w:val="009D2281"/>
    <w:rsid w:val="009D5AC4"/>
    <w:rsid w:val="009E103E"/>
    <w:rsid w:val="009E73EB"/>
    <w:rsid w:val="00A41773"/>
    <w:rsid w:val="00A54602"/>
    <w:rsid w:val="00A56D89"/>
    <w:rsid w:val="00A94F4E"/>
    <w:rsid w:val="00AC0BA5"/>
    <w:rsid w:val="00AE6F44"/>
    <w:rsid w:val="00B0081B"/>
    <w:rsid w:val="00B016D8"/>
    <w:rsid w:val="00B03DD1"/>
    <w:rsid w:val="00B142B1"/>
    <w:rsid w:val="00B179B9"/>
    <w:rsid w:val="00B22499"/>
    <w:rsid w:val="00B3131F"/>
    <w:rsid w:val="00B40678"/>
    <w:rsid w:val="00B81109"/>
    <w:rsid w:val="00BA0F7B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C03787"/>
    <w:rsid w:val="00C048F2"/>
    <w:rsid w:val="00C04CA7"/>
    <w:rsid w:val="00C304DD"/>
    <w:rsid w:val="00C567A8"/>
    <w:rsid w:val="00C61804"/>
    <w:rsid w:val="00C649BF"/>
    <w:rsid w:val="00C74F86"/>
    <w:rsid w:val="00C819B5"/>
    <w:rsid w:val="00C82659"/>
    <w:rsid w:val="00C9103E"/>
    <w:rsid w:val="00C954DE"/>
    <w:rsid w:val="00CB5BFE"/>
    <w:rsid w:val="00CC32AB"/>
    <w:rsid w:val="00CC6EB0"/>
    <w:rsid w:val="00CD3306"/>
    <w:rsid w:val="00CE7B16"/>
    <w:rsid w:val="00CF48BE"/>
    <w:rsid w:val="00D11397"/>
    <w:rsid w:val="00D32FC2"/>
    <w:rsid w:val="00D44022"/>
    <w:rsid w:val="00D50D62"/>
    <w:rsid w:val="00D62E56"/>
    <w:rsid w:val="00D6631C"/>
    <w:rsid w:val="00D71F42"/>
    <w:rsid w:val="00D73879"/>
    <w:rsid w:val="00D74D17"/>
    <w:rsid w:val="00D82BA1"/>
    <w:rsid w:val="00D84F9A"/>
    <w:rsid w:val="00D87352"/>
    <w:rsid w:val="00DA369B"/>
    <w:rsid w:val="00DB1337"/>
    <w:rsid w:val="00DB6744"/>
    <w:rsid w:val="00DC1F7E"/>
    <w:rsid w:val="00DD20A2"/>
    <w:rsid w:val="00DD6570"/>
    <w:rsid w:val="00DE612A"/>
    <w:rsid w:val="00E00281"/>
    <w:rsid w:val="00E00E46"/>
    <w:rsid w:val="00E043A7"/>
    <w:rsid w:val="00E06868"/>
    <w:rsid w:val="00E46100"/>
    <w:rsid w:val="00E56807"/>
    <w:rsid w:val="00E56AC1"/>
    <w:rsid w:val="00E608A7"/>
    <w:rsid w:val="00E80BCB"/>
    <w:rsid w:val="00E811D4"/>
    <w:rsid w:val="00E8623C"/>
    <w:rsid w:val="00E940A3"/>
    <w:rsid w:val="00EA35F4"/>
    <w:rsid w:val="00EA5B00"/>
    <w:rsid w:val="00EB00FD"/>
    <w:rsid w:val="00EB2D7A"/>
    <w:rsid w:val="00EC6CBE"/>
    <w:rsid w:val="00ED7588"/>
    <w:rsid w:val="00EE1EB3"/>
    <w:rsid w:val="00EF3D80"/>
    <w:rsid w:val="00EF6E32"/>
    <w:rsid w:val="00F0572B"/>
    <w:rsid w:val="00F07783"/>
    <w:rsid w:val="00F20185"/>
    <w:rsid w:val="00F23849"/>
    <w:rsid w:val="00F26271"/>
    <w:rsid w:val="00F42C12"/>
    <w:rsid w:val="00F458CA"/>
    <w:rsid w:val="00F501B9"/>
    <w:rsid w:val="00F56C60"/>
    <w:rsid w:val="00F64738"/>
    <w:rsid w:val="00F65EDB"/>
    <w:rsid w:val="00F76CB8"/>
    <w:rsid w:val="00F83286"/>
    <w:rsid w:val="00F954E8"/>
    <w:rsid w:val="00FA2111"/>
    <w:rsid w:val="00FA34CB"/>
    <w:rsid w:val="00FB4DEE"/>
    <w:rsid w:val="00FB6287"/>
    <w:rsid w:val="00FC1F0C"/>
    <w:rsid w:val="00FD4ABF"/>
    <w:rsid w:val="00FE0E37"/>
    <w:rsid w:val="00FE3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22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58</Words>
  <Characters>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2020-08-10T08:32:00Z</dcterms:created>
  <dcterms:modified xsi:type="dcterms:W3CDTF">2020-08-10T08:32:00Z</dcterms:modified>
</cp:coreProperties>
</file>