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324C93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4C93" w:rsidRDefault="00324C93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324C93" w:rsidRPr="00F458CA" w:rsidRDefault="00324C93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71"/>
        <w:gridCol w:w="3264"/>
        <w:gridCol w:w="1562"/>
        <w:gridCol w:w="1378"/>
        <w:gridCol w:w="2026"/>
        <w:gridCol w:w="1793"/>
        <w:gridCol w:w="1182"/>
        <w:gridCol w:w="1232"/>
      </w:tblGrid>
      <w:tr w:rsidR="00324C93" w:rsidRPr="00FF0278" w:rsidTr="00A36C5D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7A6FB4" w:rsidRDefault="00324C93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324C93" w:rsidRPr="00FF0278" w:rsidTr="00A36C5D">
        <w:trPr>
          <w:trHeight w:val="454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天津市滨海新区健和堂药品销售有限公司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C93" w:rsidRDefault="00324C93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DB116010155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卢江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屠立强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C93" w:rsidRDefault="00324C93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2020.8.4</w:t>
            </w:r>
          </w:p>
        </w:tc>
      </w:tr>
      <w:tr w:rsidR="00324C93" w:rsidRPr="00FF0278" w:rsidTr="00A36C5D">
        <w:trPr>
          <w:trHeight w:val="30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24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屠立强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王永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22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21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4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05182A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05182A">
              <w:rPr>
                <w:rFonts w:hint="eastAsia"/>
                <w:color w:val="000000"/>
                <w:sz w:val="22"/>
                <w:szCs w:val="22"/>
              </w:rPr>
              <w:t>天津自贸试验区天澜药店有限公司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C93" w:rsidRDefault="00324C93" w:rsidP="00473B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DA116010371</w:t>
            </w:r>
          </w:p>
          <w:p w:rsidR="00324C93" w:rsidRPr="00383312" w:rsidRDefault="00324C93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473B1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473B1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车小燕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color w:val="000000"/>
                <w:sz w:val="22"/>
                <w:szCs w:val="22"/>
              </w:rPr>
            </w:pPr>
            <w:r w:rsidRPr="00473B18">
              <w:rPr>
                <w:rFonts w:hint="eastAsia"/>
                <w:color w:val="000000"/>
                <w:sz w:val="22"/>
                <w:szCs w:val="22"/>
              </w:rPr>
              <w:t>蒋祥勇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4C93" w:rsidRDefault="00324C93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tbl>
            <w:tblPr>
              <w:tblW w:w="134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0"/>
            </w:tblGrid>
            <w:tr w:rsidR="00324C93" w:rsidRPr="00242CC4" w:rsidTr="002D3B02">
              <w:trPr>
                <w:trHeight w:val="600"/>
              </w:trPr>
              <w:tc>
                <w:tcPr>
                  <w:tcW w:w="13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tbl>
                  <w:tblPr>
                    <w:tblW w:w="13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0"/>
                  </w:tblGrid>
                  <w:tr w:rsidR="00324C93" w:rsidRPr="008552CB" w:rsidTr="00EA1ACC">
                    <w:trPr>
                      <w:trHeight w:val="810"/>
                    </w:trPr>
                    <w:tc>
                      <w:tcPr>
                        <w:tcW w:w="13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</w:tcPr>
                      <w:p w:rsidR="00324C93" w:rsidRPr="00486C88" w:rsidRDefault="00324C93" w:rsidP="00486C88">
                        <w:pPr>
                          <w:framePr w:hSpace="180" w:wrap="around" w:vAnchor="page" w:hAnchor="margin" w:x="480" w:y="3061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486C88">
                          <w:rPr>
                            <w:color w:val="000000"/>
                            <w:sz w:val="22"/>
                            <w:szCs w:val="22"/>
                          </w:rPr>
                          <w:t>2020.8.4</w:t>
                        </w:r>
                      </w:p>
                    </w:tc>
                  </w:tr>
                </w:tbl>
                <w:p w:rsidR="00324C93" w:rsidRDefault="00324C93" w:rsidP="00486C88">
                  <w:pPr>
                    <w:framePr w:hSpace="180" w:wrap="around" w:vAnchor="page" w:hAnchor="margin" w:x="480" w:y="3061"/>
                  </w:pPr>
                </w:p>
              </w:tc>
            </w:tr>
          </w:tbl>
          <w:p w:rsidR="00324C93" w:rsidRPr="00FF027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324C93" w:rsidRPr="00FF0278" w:rsidTr="00A36C5D">
        <w:trPr>
          <w:trHeight w:val="39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630375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473B1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邱达峰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color w:val="000000"/>
                <w:sz w:val="22"/>
                <w:szCs w:val="22"/>
              </w:rPr>
            </w:pPr>
            <w:r w:rsidRPr="00473B18">
              <w:rPr>
                <w:rFonts w:hint="eastAsia"/>
                <w:color w:val="000000"/>
                <w:sz w:val="22"/>
                <w:szCs w:val="22"/>
              </w:rPr>
              <w:t>陈怡强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33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473B18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473B1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邱达峰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A36C5D">
            <w:pPr>
              <w:jc w:val="left"/>
              <w:rPr>
                <w:color w:val="000000"/>
                <w:sz w:val="22"/>
                <w:szCs w:val="22"/>
              </w:rPr>
            </w:pPr>
            <w:r w:rsidRPr="00473B18">
              <w:rPr>
                <w:rFonts w:hint="eastAsia"/>
                <w:color w:val="000000"/>
                <w:sz w:val="22"/>
                <w:szCs w:val="22"/>
              </w:rPr>
              <w:t>陈怡强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45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473B18" w:rsidRDefault="00324C93" w:rsidP="00473B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天津市滨海新区华益堂大药房有限公司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24C93" w:rsidRPr="00473B18" w:rsidRDefault="00324C93" w:rsidP="00473B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DA116010334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田会达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丁荣款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24C93" w:rsidRDefault="00324C93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2020.8.5</w:t>
            </w:r>
          </w:p>
        </w:tc>
      </w:tr>
      <w:tr w:rsidR="00324C93" w:rsidRPr="00FF0278" w:rsidTr="00A36C5D">
        <w:trPr>
          <w:trHeight w:val="159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4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FF0278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天津钰鑫堂大药房有限公司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24C93" w:rsidRPr="00473B18" w:rsidRDefault="00324C93" w:rsidP="00473B1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DA116010369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娄晓辉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边京京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24C93" w:rsidRDefault="00324C93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24C93" w:rsidRDefault="00324C9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2020.8.7</w:t>
            </w:r>
          </w:p>
        </w:tc>
      </w:tr>
      <w:tr w:rsidR="00324C93" w:rsidRPr="00FF0278" w:rsidTr="00A36C5D">
        <w:trPr>
          <w:trHeight w:val="27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34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4C93" w:rsidRPr="00FF0278" w:rsidTr="00A36C5D">
        <w:trPr>
          <w:trHeight w:val="48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Pr="00936942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4C93" w:rsidRPr="00131D5F" w:rsidRDefault="00324C93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C93" w:rsidRDefault="00324C93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324C93" w:rsidRDefault="00324C93" w:rsidP="00C44E5F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Pr="002E75D7" w:rsidRDefault="00324C93" w:rsidP="002E75D7"/>
    <w:p w:rsidR="00324C93" w:rsidRDefault="00324C93" w:rsidP="002E75D7"/>
    <w:p w:rsidR="00324C93" w:rsidRDefault="00324C93" w:rsidP="002E75D7"/>
    <w:p w:rsidR="00324C93" w:rsidRDefault="00324C93" w:rsidP="002E75D7"/>
    <w:p w:rsidR="00324C93" w:rsidRDefault="00324C93" w:rsidP="002E75D7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p w:rsidR="00324C93" w:rsidRPr="00775882" w:rsidRDefault="00324C93" w:rsidP="00775882"/>
    <w:sectPr w:rsidR="00324C93" w:rsidRPr="00775882" w:rsidSect="00C70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C93" w:rsidRDefault="00324C93" w:rsidP="00961F9C">
      <w:r>
        <w:separator/>
      </w:r>
    </w:p>
  </w:endnote>
  <w:endnote w:type="continuationSeparator" w:id="0">
    <w:p w:rsidR="00324C93" w:rsidRDefault="00324C93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C93" w:rsidRDefault="00324C93" w:rsidP="00961F9C">
      <w:r>
        <w:separator/>
      </w:r>
    </w:p>
  </w:footnote>
  <w:footnote w:type="continuationSeparator" w:id="0">
    <w:p w:rsidR="00324C93" w:rsidRDefault="00324C93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 w:rsidP="00486C8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93" w:rsidRDefault="00324C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14C70"/>
    <w:rsid w:val="00020696"/>
    <w:rsid w:val="000214FF"/>
    <w:rsid w:val="00022F02"/>
    <w:rsid w:val="000247CE"/>
    <w:rsid w:val="000359D1"/>
    <w:rsid w:val="000445B4"/>
    <w:rsid w:val="0005182A"/>
    <w:rsid w:val="000A19FE"/>
    <w:rsid w:val="000B13C9"/>
    <w:rsid w:val="000D7624"/>
    <w:rsid w:val="00116D85"/>
    <w:rsid w:val="00117FDC"/>
    <w:rsid w:val="00131D5F"/>
    <w:rsid w:val="00140003"/>
    <w:rsid w:val="0015238B"/>
    <w:rsid w:val="00166FBD"/>
    <w:rsid w:val="0017360F"/>
    <w:rsid w:val="00183350"/>
    <w:rsid w:val="001850E1"/>
    <w:rsid w:val="0019106F"/>
    <w:rsid w:val="00197499"/>
    <w:rsid w:val="001A089E"/>
    <w:rsid w:val="001A3B75"/>
    <w:rsid w:val="001A5F9C"/>
    <w:rsid w:val="001B4FD4"/>
    <w:rsid w:val="001E392D"/>
    <w:rsid w:val="001E7176"/>
    <w:rsid w:val="002202BC"/>
    <w:rsid w:val="00222E1C"/>
    <w:rsid w:val="002243B6"/>
    <w:rsid w:val="00236E0B"/>
    <w:rsid w:val="00242CC4"/>
    <w:rsid w:val="00243F4D"/>
    <w:rsid w:val="002552B9"/>
    <w:rsid w:val="0027098E"/>
    <w:rsid w:val="00270E10"/>
    <w:rsid w:val="00277128"/>
    <w:rsid w:val="00282C7C"/>
    <w:rsid w:val="00290DB9"/>
    <w:rsid w:val="002A00F0"/>
    <w:rsid w:val="002B5E23"/>
    <w:rsid w:val="002C7D31"/>
    <w:rsid w:val="002D0B62"/>
    <w:rsid w:val="002D3B02"/>
    <w:rsid w:val="002E75D7"/>
    <w:rsid w:val="00305816"/>
    <w:rsid w:val="0030671A"/>
    <w:rsid w:val="00324C93"/>
    <w:rsid w:val="0034089E"/>
    <w:rsid w:val="00347B0E"/>
    <w:rsid w:val="00363203"/>
    <w:rsid w:val="00376918"/>
    <w:rsid w:val="00383312"/>
    <w:rsid w:val="003844BE"/>
    <w:rsid w:val="00392A16"/>
    <w:rsid w:val="003C3A6A"/>
    <w:rsid w:val="003C48DA"/>
    <w:rsid w:val="003F6203"/>
    <w:rsid w:val="004142C0"/>
    <w:rsid w:val="004157AA"/>
    <w:rsid w:val="0042444D"/>
    <w:rsid w:val="00442E8E"/>
    <w:rsid w:val="00447F5F"/>
    <w:rsid w:val="00452049"/>
    <w:rsid w:val="00456853"/>
    <w:rsid w:val="004657B0"/>
    <w:rsid w:val="00473290"/>
    <w:rsid w:val="00473B18"/>
    <w:rsid w:val="00486C88"/>
    <w:rsid w:val="004920ED"/>
    <w:rsid w:val="004C6A4C"/>
    <w:rsid w:val="004F6A1E"/>
    <w:rsid w:val="005347A0"/>
    <w:rsid w:val="00541E98"/>
    <w:rsid w:val="005624AD"/>
    <w:rsid w:val="00581BD0"/>
    <w:rsid w:val="005B099E"/>
    <w:rsid w:val="005C3CF5"/>
    <w:rsid w:val="005F343B"/>
    <w:rsid w:val="006062CA"/>
    <w:rsid w:val="00620580"/>
    <w:rsid w:val="00626595"/>
    <w:rsid w:val="00630375"/>
    <w:rsid w:val="0063129A"/>
    <w:rsid w:val="00676A93"/>
    <w:rsid w:val="006825C7"/>
    <w:rsid w:val="006A765A"/>
    <w:rsid w:val="006B492B"/>
    <w:rsid w:val="006C704E"/>
    <w:rsid w:val="006E2566"/>
    <w:rsid w:val="007342A9"/>
    <w:rsid w:val="00741031"/>
    <w:rsid w:val="007439C4"/>
    <w:rsid w:val="007477C1"/>
    <w:rsid w:val="00757CC0"/>
    <w:rsid w:val="00761E50"/>
    <w:rsid w:val="00775882"/>
    <w:rsid w:val="00793F81"/>
    <w:rsid w:val="007A6FB4"/>
    <w:rsid w:val="007A71A9"/>
    <w:rsid w:val="007B0C18"/>
    <w:rsid w:val="007C47D4"/>
    <w:rsid w:val="007D1289"/>
    <w:rsid w:val="007D1B81"/>
    <w:rsid w:val="007E128A"/>
    <w:rsid w:val="007E618A"/>
    <w:rsid w:val="007F6814"/>
    <w:rsid w:val="00806457"/>
    <w:rsid w:val="0084277F"/>
    <w:rsid w:val="00845CC2"/>
    <w:rsid w:val="00851915"/>
    <w:rsid w:val="008552CB"/>
    <w:rsid w:val="008809B8"/>
    <w:rsid w:val="008907A6"/>
    <w:rsid w:val="008C383A"/>
    <w:rsid w:val="008D49C9"/>
    <w:rsid w:val="008D737D"/>
    <w:rsid w:val="0090031B"/>
    <w:rsid w:val="009149EF"/>
    <w:rsid w:val="0091720C"/>
    <w:rsid w:val="00922237"/>
    <w:rsid w:val="0093037A"/>
    <w:rsid w:val="00936942"/>
    <w:rsid w:val="0094146A"/>
    <w:rsid w:val="00961F9C"/>
    <w:rsid w:val="00976854"/>
    <w:rsid w:val="00986C2D"/>
    <w:rsid w:val="009B4F37"/>
    <w:rsid w:val="009C5805"/>
    <w:rsid w:val="009D0D5D"/>
    <w:rsid w:val="009D2281"/>
    <w:rsid w:val="009D5AC4"/>
    <w:rsid w:val="009E5567"/>
    <w:rsid w:val="00A1445E"/>
    <w:rsid w:val="00A236E7"/>
    <w:rsid w:val="00A2462B"/>
    <w:rsid w:val="00A36C5D"/>
    <w:rsid w:val="00A515B7"/>
    <w:rsid w:val="00A6163A"/>
    <w:rsid w:val="00AA2DC9"/>
    <w:rsid w:val="00AA314E"/>
    <w:rsid w:val="00AA6927"/>
    <w:rsid w:val="00AD7394"/>
    <w:rsid w:val="00AF3E93"/>
    <w:rsid w:val="00AF5546"/>
    <w:rsid w:val="00B03D07"/>
    <w:rsid w:val="00B13198"/>
    <w:rsid w:val="00B142B1"/>
    <w:rsid w:val="00B15864"/>
    <w:rsid w:val="00B16F71"/>
    <w:rsid w:val="00B25973"/>
    <w:rsid w:val="00B407A8"/>
    <w:rsid w:val="00B4298F"/>
    <w:rsid w:val="00B57457"/>
    <w:rsid w:val="00B61518"/>
    <w:rsid w:val="00B73E70"/>
    <w:rsid w:val="00B76DC4"/>
    <w:rsid w:val="00B82980"/>
    <w:rsid w:val="00BB15FA"/>
    <w:rsid w:val="00BB5D9D"/>
    <w:rsid w:val="00BD4449"/>
    <w:rsid w:val="00BD5079"/>
    <w:rsid w:val="00BE260D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91705"/>
    <w:rsid w:val="00CA4C58"/>
    <w:rsid w:val="00D438C4"/>
    <w:rsid w:val="00D543D2"/>
    <w:rsid w:val="00D61BB0"/>
    <w:rsid w:val="00D92D1A"/>
    <w:rsid w:val="00DA038A"/>
    <w:rsid w:val="00DA29FF"/>
    <w:rsid w:val="00DA369B"/>
    <w:rsid w:val="00E0783D"/>
    <w:rsid w:val="00E14B5C"/>
    <w:rsid w:val="00E15228"/>
    <w:rsid w:val="00E25824"/>
    <w:rsid w:val="00E34B12"/>
    <w:rsid w:val="00E52FE9"/>
    <w:rsid w:val="00E85BA0"/>
    <w:rsid w:val="00E940A3"/>
    <w:rsid w:val="00EA1ACC"/>
    <w:rsid w:val="00EA7118"/>
    <w:rsid w:val="00EB3884"/>
    <w:rsid w:val="00EB59BA"/>
    <w:rsid w:val="00EB6E0E"/>
    <w:rsid w:val="00EC33D5"/>
    <w:rsid w:val="00EE1613"/>
    <w:rsid w:val="00F27DEE"/>
    <w:rsid w:val="00F4296B"/>
    <w:rsid w:val="00F458CA"/>
    <w:rsid w:val="00F86427"/>
    <w:rsid w:val="00F9022D"/>
    <w:rsid w:val="00FA7099"/>
    <w:rsid w:val="00FB619B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242CC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7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70</Words>
  <Characters>403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郭筱祎</cp:lastModifiedBy>
  <cp:revision>2</cp:revision>
  <dcterms:created xsi:type="dcterms:W3CDTF">2020-08-10T08:32:00Z</dcterms:created>
  <dcterms:modified xsi:type="dcterms:W3CDTF">2020-08-10T08:32:00Z</dcterms:modified>
</cp:coreProperties>
</file>