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67"/>
        <w:gridCol w:w="2000"/>
        <w:gridCol w:w="1375"/>
        <w:gridCol w:w="858"/>
        <w:gridCol w:w="900"/>
        <w:gridCol w:w="902"/>
        <w:gridCol w:w="1457"/>
        <w:gridCol w:w="1668"/>
        <w:gridCol w:w="604"/>
        <w:gridCol w:w="1415"/>
        <w:gridCol w:w="976"/>
        <w:gridCol w:w="1206"/>
        <w:gridCol w:w="1221"/>
      </w:tblGrid>
      <w:tr w:rsidR="00F20185" w:rsidRPr="005B20BD" w:rsidTr="00C04CA7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185" w:rsidRDefault="00F20185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F20185" w:rsidRDefault="00F20185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F20185" w:rsidRPr="00F458CA" w:rsidRDefault="00F20185" w:rsidP="00C04CA7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F20185" w:rsidRPr="005B20BD" w:rsidTr="006A744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F20185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天津市滨海新区希望慈济堂大药房有限公司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天津大港油田希望路</w:t>
            </w:r>
            <w:r>
              <w:rPr>
                <w:color w:val="000000"/>
                <w:sz w:val="22"/>
                <w:szCs w:val="22"/>
              </w:rPr>
              <w:t>192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刘玉磊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刘玉磊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DB116030161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中成药、中药饮片（精品包装）、化学药制剂、抗生素制剂、生化药品、生物制品（除疫苗、血液制品，不含冷藏、冷冻药品）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2025.7.26</w:t>
            </w:r>
          </w:p>
        </w:tc>
      </w:tr>
      <w:tr w:rsidR="00F20185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5B20BD" w:rsidRDefault="00F20185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天津市滨海新区塘沽德聚堂大药房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天津市滨海新区胡家园街道欣美园菜市场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号地库</w:t>
            </w:r>
            <w:r>
              <w:rPr>
                <w:color w:val="000000"/>
                <w:sz w:val="22"/>
                <w:szCs w:val="22"/>
              </w:rPr>
              <w:t>A</w:t>
            </w:r>
            <w:r>
              <w:rPr>
                <w:rFonts w:hint="eastAsia"/>
                <w:color w:val="000000"/>
                <w:sz w:val="22"/>
                <w:szCs w:val="22"/>
              </w:rPr>
              <w:t>区</w:t>
            </w:r>
            <w:r>
              <w:rPr>
                <w:color w:val="000000"/>
                <w:sz w:val="22"/>
                <w:szCs w:val="22"/>
              </w:rPr>
              <w:t>19-22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乔静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DB116010284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药品：中成药、中药饮片（精品包装）、化学药制剂、抗生素制剂、生化药品、生物制品（除疫苗、血液制品）（不含冷藏、冷冻药品）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2025.7.28</w:t>
            </w:r>
          </w:p>
        </w:tc>
      </w:tr>
      <w:tr w:rsidR="00F20185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Pr="00C04CA7" w:rsidRDefault="00F20185" w:rsidP="00C04CA7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C04CA7">
              <w:rPr>
                <w:rFonts w:asci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天津市滨海新区健福民药品销售有限公司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天津市滨海新区新学道</w:t>
            </w:r>
            <w:r>
              <w:rPr>
                <w:color w:val="000000"/>
                <w:sz w:val="22"/>
                <w:szCs w:val="22"/>
              </w:rPr>
              <w:t>599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DB116010291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药品：中成药、化学药制剂、抗生素制剂、生化药品、生物制品（除疫苗、血液制品）（不含冷藏、冷冻药品）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185" w:rsidRDefault="00F2018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2025.7.22</w:t>
            </w:r>
          </w:p>
        </w:tc>
      </w:tr>
    </w:tbl>
    <w:p w:rsidR="00F20185" w:rsidRDefault="00F20185"/>
    <w:sectPr w:rsidR="00F20185" w:rsidSect="00C61804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185" w:rsidRDefault="00F20185" w:rsidP="00E46100">
      <w:r>
        <w:separator/>
      </w:r>
    </w:p>
  </w:endnote>
  <w:endnote w:type="continuationSeparator" w:id="0">
    <w:p w:rsidR="00F20185" w:rsidRDefault="00F20185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185" w:rsidRDefault="00F20185" w:rsidP="00E46100">
      <w:r>
        <w:separator/>
      </w:r>
    </w:p>
  </w:footnote>
  <w:footnote w:type="continuationSeparator" w:id="0">
    <w:p w:rsidR="00F20185" w:rsidRDefault="00F20185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185" w:rsidRDefault="00F20185" w:rsidP="000E7E5C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2761E"/>
    <w:rsid w:val="0003381E"/>
    <w:rsid w:val="00036CC9"/>
    <w:rsid w:val="000379EE"/>
    <w:rsid w:val="000447B0"/>
    <w:rsid w:val="0005495F"/>
    <w:rsid w:val="00054BB1"/>
    <w:rsid w:val="00085BEC"/>
    <w:rsid w:val="000D34EF"/>
    <w:rsid w:val="000E5546"/>
    <w:rsid w:val="000E7E5C"/>
    <w:rsid w:val="001060BE"/>
    <w:rsid w:val="00137DA9"/>
    <w:rsid w:val="001A089E"/>
    <w:rsid w:val="001A658C"/>
    <w:rsid w:val="001C0493"/>
    <w:rsid w:val="001C49A3"/>
    <w:rsid w:val="001D0526"/>
    <w:rsid w:val="001F7D6A"/>
    <w:rsid w:val="00201ADA"/>
    <w:rsid w:val="002250C3"/>
    <w:rsid w:val="002325A6"/>
    <w:rsid w:val="00232D0E"/>
    <w:rsid w:val="002522E1"/>
    <w:rsid w:val="00264CA0"/>
    <w:rsid w:val="00274317"/>
    <w:rsid w:val="00276237"/>
    <w:rsid w:val="00277862"/>
    <w:rsid w:val="002838E4"/>
    <w:rsid w:val="0028489E"/>
    <w:rsid w:val="00290C68"/>
    <w:rsid w:val="00290DB9"/>
    <w:rsid w:val="002A03F1"/>
    <w:rsid w:val="002A59B2"/>
    <w:rsid w:val="002B534A"/>
    <w:rsid w:val="002C02BD"/>
    <w:rsid w:val="002C3048"/>
    <w:rsid w:val="002C7BFD"/>
    <w:rsid w:val="002E65C3"/>
    <w:rsid w:val="003070BC"/>
    <w:rsid w:val="0035714E"/>
    <w:rsid w:val="003706BB"/>
    <w:rsid w:val="00374ED3"/>
    <w:rsid w:val="00387894"/>
    <w:rsid w:val="003961ED"/>
    <w:rsid w:val="00401DEA"/>
    <w:rsid w:val="0043430E"/>
    <w:rsid w:val="00437FF9"/>
    <w:rsid w:val="00450276"/>
    <w:rsid w:val="00452415"/>
    <w:rsid w:val="00490DC8"/>
    <w:rsid w:val="00493520"/>
    <w:rsid w:val="00497C6D"/>
    <w:rsid w:val="004A16F1"/>
    <w:rsid w:val="004C508D"/>
    <w:rsid w:val="004D358B"/>
    <w:rsid w:val="004D40CE"/>
    <w:rsid w:val="004D48D0"/>
    <w:rsid w:val="004E1C97"/>
    <w:rsid w:val="005019BC"/>
    <w:rsid w:val="0050340C"/>
    <w:rsid w:val="00516ECB"/>
    <w:rsid w:val="00520C9A"/>
    <w:rsid w:val="005417C5"/>
    <w:rsid w:val="00567CDE"/>
    <w:rsid w:val="00570DC7"/>
    <w:rsid w:val="00571C10"/>
    <w:rsid w:val="005964E6"/>
    <w:rsid w:val="005A550A"/>
    <w:rsid w:val="005B20BD"/>
    <w:rsid w:val="005C1710"/>
    <w:rsid w:val="005C5350"/>
    <w:rsid w:val="005D529A"/>
    <w:rsid w:val="005E42A0"/>
    <w:rsid w:val="00611852"/>
    <w:rsid w:val="0062396C"/>
    <w:rsid w:val="00634A78"/>
    <w:rsid w:val="006501AB"/>
    <w:rsid w:val="00681D0E"/>
    <w:rsid w:val="00684EA4"/>
    <w:rsid w:val="006A334D"/>
    <w:rsid w:val="006A63CB"/>
    <w:rsid w:val="006A7445"/>
    <w:rsid w:val="006B54D0"/>
    <w:rsid w:val="006C275D"/>
    <w:rsid w:val="006D4BD5"/>
    <w:rsid w:val="006E17A3"/>
    <w:rsid w:val="006E2566"/>
    <w:rsid w:val="006E4A60"/>
    <w:rsid w:val="006E6DDD"/>
    <w:rsid w:val="006F4A01"/>
    <w:rsid w:val="00700939"/>
    <w:rsid w:val="007053FA"/>
    <w:rsid w:val="0072436C"/>
    <w:rsid w:val="00746AF4"/>
    <w:rsid w:val="00755DF6"/>
    <w:rsid w:val="00760AB3"/>
    <w:rsid w:val="007627B5"/>
    <w:rsid w:val="007629AB"/>
    <w:rsid w:val="007657B7"/>
    <w:rsid w:val="00774B58"/>
    <w:rsid w:val="007905F3"/>
    <w:rsid w:val="00791956"/>
    <w:rsid w:val="007A077F"/>
    <w:rsid w:val="007B6A79"/>
    <w:rsid w:val="007C30DF"/>
    <w:rsid w:val="007C3A24"/>
    <w:rsid w:val="007F6814"/>
    <w:rsid w:val="0080269C"/>
    <w:rsid w:val="00805210"/>
    <w:rsid w:val="0080560E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6CE6"/>
    <w:rsid w:val="008A342C"/>
    <w:rsid w:val="008A368F"/>
    <w:rsid w:val="008B352A"/>
    <w:rsid w:val="008B54CC"/>
    <w:rsid w:val="008D0CF9"/>
    <w:rsid w:val="008E0633"/>
    <w:rsid w:val="008E76DA"/>
    <w:rsid w:val="00903F58"/>
    <w:rsid w:val="00903F80"/>
    <w:rsid w:val="00910CA6"/>
    <w:rsid w:val="00935FD8"/>
    <w:rsid w:val="00941C59"/>
    <w:rsid w:val="0094520A"/>
    <w:rsid w:val="009512E2"/>
    <w:rsid w:val="009521EB"/>
    <w:rsid w:val="00964808"/>
    <w:rsid w:val="009665D0"/>
    <w:rsid w:val="00985884"/>
    <w:rsid w:val="00986F3F"/>
    <w:rsid w:val="00990377"/>
    <w:rsid w:val="009938BD"/>
    <w:rsid w:val="009A23B3"/>
    <w:rsid w:val="009A6D88"/>
    <w:rsid w:val="009D2281"/>
    <w:rsid w:val="009D5AC4"/>
    <w:rsid w:val="009E103E"/>
    <w:rsid w:val="009E73EB"/>
    <w:rsid w:val="00A41773"/>
    <w:rsid w:val="00A56D89"/>
    <w:rsid w:val="00A94F4E"/>
    <w:rsid w:val="00AC0BA5"/>
    <w:rsid w:val="00AE6F44"/>
    <w:rsid w:val="00B0081B"/>
    <w:rsid w:val="00B03DD1"/>
    <w:rsid w:val="00B142B1"/>
    <w:rsid w:val="00B22499"/>
    <w:rsid w:val="00B3131F"/>
    <w:rsid w:val="00B40678"/>
    <w:rsid w:val="00B81109"/>
    <w:rsid w:val="00BA0F7B"/>
    <w:rsid w:val="00BA7842"/>
    <w:rsid w:val="00BB0D71"/>
    <w:rsid w:val="00BB4C6E"/>
    <w:rsid w:val="00BB658E"/>
    <w:rsid w:val="00BB7765"/>
    <w:rsid w:val="00BC5978"/>
    <w:rsid w:val="00BD13FB"/>
    <w:rsid w:val="00BE7123"/>
    <w:rsid w:val="00C03787"/>
    <w:rsid w:val="00C048F2"/>
    <w:rsid w:val="00C04CA7"/>
    <w:rsid w:val="00C304DD"/>
    <w:rsid w:val="00C567A8"/>
    <w:rsid w:val="00C61804"/>
    <w:rsid w:val="00C649BF"/>
    <w:rsid w:val="00C74F86"/>
    <w:rsid w:val="00C819B5"/>
    <w:rsid w:val="00C82659"/>
    <w:rsid w:val="00C9103E"/>
    <w:rsid w:val="00C954DE"/>
    <w:rsid w:val="00CB5BFE"/>
    <w:rsid w:val="00CC6EB0"/>
    <w:rsid w:val="00CD3306"/>
    <w:rsid w:val="00CE7B16"/>
    <w:rsid w:val="00CF48BE"/>
    <w:rsid w:val="00D11397"/>
    <w:rsid w:val="00D32FC2"/>
    <w:rsid w:val="00D44022"/>
    <w:rsid w:val="00D50D62"/>
    <w:rsid w:val="00D62E56"/>
    <w:rsid w:val="00D6631C"/>
    <w:rsid w:val="00D71F42"/>
    <w:rsid w:val="00D73879"/>
    <w:rsid w:val="00D74D17"/>
    <w:rsid w:val="00D82BA1"/>
    <w:rsid w:val="00D84F9A"/>
    <w:rsid w:val="00D87352"/>
    <w:rsid w:val="00DA369B"/>
    <w:rsid w:val="00DB1337"/>
    <w:rsid w:val="00DB6744"/>
    <w:rsid w:val="00DC1F7E"/>
    <w:rsid w:val="00DD20A2"/>
    <w:rsid w:val="00DD6570"/>
    <w:rsid w:val="00DE612A"/>
    <w:rsid w:val="00E00E46"/>
    <w:rsid w:val="00E043A7"/>
    <w:rsid w:val="00E06868"/>
    <w:rsid w:val="00E46100"/>
    <w:rsid w:val="00E56807"/>
    <w:rsid w:val="00E56AC1"/>
    <w:rsid w:val="00E608A7"/>
    <w:rsid w:val="00E80BCB"/>
    <w:rsid w:val="00E811D4"/>
    <w:rsid w:val="00E8623C"/>
    <w:rsid w:val="00E940A3"/>
    <w:rsid w:val="00EA35F4"/>
    <w:rsid w:val="00EA5B00"/>
    <w:rsid w:val="00EB2D7A"/>
    <w:rsid w:val="00EC6CBE"/>
    <w:rsid w:val="00ED7588"/>
    <w:rsid w:val="00EE1EB3"/>
    <w:rsid w:val="00EF3D80"/>
    <w:rsid w:val="00EF6E32"/>
    <w:rsid w:val="00F0572B"/>
    <w:rsid w:val="00F07783"/>
    <w:rsid w:val="00F20185"/>
    <w:rsid w:val="00F23849"/>
    <w:rsid w:val="00F26271"/>
    <w:rsid w:val="00F42C12"/>
    <w:rsid w:val="00F458CA"/>
    <w:rsid w:val="00F501B9"/>
    <w:rsid w:val="00F56C60"/>
    <w:rsid w:val="00F64738"/>
    <w:rsid w:val="00F76CB8"/>
    <w:rsid w:val="00F83286"/>
    <w:rsid w:val="00F954E8"/>
    <w:rsid w:val="00FA2111"/>
    <w:rsid w:val="00FA34CB"/>
    <w:rsid w:val="00FB4DEE"/>
    <w:rsid w:val="00FB6287"/>
    <w:rsid w:val="00FC1F0C"/>
    <w:rsid w:val="00FD4ABF"/>
    <w:rsid w:val="00FE0E37"/>
    <w:rsid w:val="00FE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87</Words>
  <Characters>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杨立</cp:lastModifiedBy>
  <cp:revision>2</cp:revision>
  <cp:lastPrinted>2020-01-21T02:42:00Z</cp:lastPrinted>
  <dcterms:created xsi:type="dcterms:W3CDTF">2020-08-03T08:56:00Z</dcterms:created>
  <dcterms:modified xsi:type="dcterms:W3CDTF">2020-08-03T08:56:00Z</dcterms:modified>
</cp:coreProperties>
</file>