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1" w:type="dxa"/>
        <w:tblInd w:w="-34" w:type="dxa"/>
        <w:tblLook w:val="00A0"/>
      </w:tblPr>
      <w:tblGrid>
        <w:gridCol w:w="15291"/>
      </w:tblGrid>
      <w:tr w:rsidR="00B13198" w:rsidRPr="00F458CA" w:rsidTr="0091720C">
        <w:trPr>
          <w:trHeight w:val="765"/>
        </w:trPr>
        <w:tc>
          <w:tcPr>
            <w:tcW w:w="15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13198" w:rsidRDefault="00B13198" w:rsidP="00F86427">
            <w:pPr>
              <w:widowControl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B13198" w:rsidRPr="00F458CA" w:rsidRDefault="00B13198" w:rsidP="00E0783D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许可证》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变更情况</w:t>
            </w:r>
          </w:p>
        </w:tc>
      </w:tr>
    </w:tbl>
    <w:tbl>
      <w:tblPr>
        <w:tblpPr w:leftFromText="180" w:rightFromText="180" w:vertAnchor="page" w:horzAnchor="margin" w:tblpX="480" w:tblpY="3061"/>
        <w:tblW w:w="13008" w:type="dxa"/>
        <w:tblLayout w:type="fixed"/>
        <w:tblLook w:val="00A0"/>
      </w:tblPr>
      <w:tblGrid>
        <w:gridCol w:w="571"/>
        <w:gridCol w:w="3252"/>
        <w:gridCol w:w="12"/>
        <w:gridCol w:w="1562"/>
        <w:gridCol w:w="1364"/>
        <w:gridCol w:w="14"/>
        <w:gridCol w:w="2026"/>
        <w:gridCol w:w="1770"/>
        <w:gridCol w:w="23"/>
        <w:gridCol w:w="6"/>
        <w:gridCol w:w="1141"/>
        <w:gridCol w:w="29"/>
        <w:gridCol w:w="6"/>
        <w:gridCol w:w="1232"/>
      </w:tblGrid>
      <w:tr w:rsidR="00B13198" w:rsidRPr="00FF0278" w:rsidTr="00A36C5D">
        <w:trPr>
          <w:trHeight w:val="3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7A6FB4" w:rsidRDefault="00B13198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7A6FB4" w:rsidRDefault="00B13198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7A6FB4" w:rsidRDefault="00B13198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7A6FB4" w:rsidRDefault="00B13198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变更项目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7A6FB4" w:rsidRDefault="00B13198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变更前内容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7A6FB4" w:rsidRDefault="00B13198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变更后内容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7A6FB4" w:rsidRDefault="00B13198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7A6FB4" w:rsidRDefault="00B13198" w:rsidP="00A36C5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审批时间</w:t>
            </w:r>
          </w:p>
        </w:tc>
      </w:tr>
      <w:tr w:rsidR="00B13198" w:rsidRPr="00FF0278" w:rsidTr="00A36C5D">
        <w:trPr>
          <w:trHeight w:val="454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天津市神农百草朝阳大药房</w:t>
            </w:r>
          </w:p>
          <w:p w:rsidR="00B13198" w:rsidRPr="00383312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3198" w:rsidRPr="00383312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CA116030290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李汉军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383312"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8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F0278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30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企业名称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天津市神农百草朝阳大药房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天津市诚信朝阳大药房</w:t>
            </w:r>
          </w:p>
        </w:tc>
        <w:tc>
          <w:tcPr>
            <w:tcW w:w="118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24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企业负责人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李汉军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李冬梅</w:t>
            </w:r>
          </w:p>
        </w:tc>
        <w:tc>
          <w:tcPr>
            <w:tcW w:w="118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22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窦如胜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李冬梅</w:t>
            </w:r>
          </w:p>
        </w:tc>
        <w:tc>
          <w:tcPr>
            <w:tcW w:w="118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21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连锁经营方式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color w:val="00000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4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383312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天津市滨海新区塘沽德聚堂大药房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3198" w:rsidRPr="00383312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DB116010284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3833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1A3B75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3833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天津市滨海新区塘沽安顺道贻港城</w:t>
            </w:r>
            <w:r w:rsidRPr="00383312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 w:rsidRPr="003833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栋增一号</w:t>
            </w:r>
            <w:r w:rsidRPr="00383312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-1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1A3B75" w:rsidRDefault="00B13198" w:rsidP="00A36C5D">
            <w:pPr>
              <w:jc w:val="left"/>
              <w:rPr>
                <w:rFonts w:ascii="宋体" w:cs="宋体"/>
                <w:color w:val="00000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天津市滨海新区胡家园街道欣美园菜市场</w:t>
            </w:r>
            <w:r w:rsidRPr="00383312">
              <w:rPr>
                <w:color w:val="000000"/>
                <w:sz w:val="22"/>
                <w:szCs w:val="22"/>
              </w:rPr>
              <w:t>1</w:t>
            </w:r>
            <w:r w:rsidRPr="00383312">
              <w:rPr>
                <w:rFonts w:hint="eastAsia"/>
                <w:color w:val="000000"/>
                <w:sz w:val="22"/>
                <w:szCs w:val="22"/>
              </w:rPr>
              <w:t>号地库</w:t>
            </w:r>
            <w:r w:rsidRPr="00383312">
              <w:rPr>
                <w:color w:val="000000"/>
                <w:sz w:val="22"/>
                <w:szCs w:val="22"/>
              </w:rPr>
              <w:t>A</w:t>
            </w:r>
            <w:r w:rsidRPr="00383312">
              <w:rPr>
                <w:rFonts w:hint="eastAsia"/>
                <w:color w:val="000000"/>
                <w:sz w:val="22"/>
                <w:szCs w:val="22"/>
              </w:rPr>
              <w:t>区</w:t>
            </w:r>
            <w:r w:rsidRPr="00383312">
              <w:rPr>
                <w:color w:val="000000"/>
                <w:sz w:val="22"/>
                <w:szCs w:val="22"/>
              </w:rPr>
              <w:t>19-22</w:t>
            </w:r>
            <w:r w:rsidRPr="00383312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118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3198" w:rsidRDefault="00B13198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tbl>
            <w:tblPr>
              <w:tblW w:w="134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340"/>
            </w:tblGrid>
            <w:tr w:rsidR="00B13198" w:rsidRPr="00242CC4" w:rsidTr="002D3B02">
              <w:trPr>
                <w:trHeight w:val="600"/>
              </w:trPr>
              <w:tc>
                <w:tcPr>
                  <w:tcW w:w="13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tbl>
                  <w:tblPr>
                    <w:tblW w:w="13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40"/>
                  </w:tblGrid>
                  <w:tr w:rsidR="00B13198" w:rsidRPr="008552CB" w:rsidTr="00EA1ACC">
                    <w:trPr>
                      <w:trHeight w:val="810"/>
                    </w:trPr>
                    <w:tc>
                      <w:tcPr>
                        <w:tcW w:w="134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</w:tcPr>
                      <w:p w:rsidR="00B13198" w:rsidRDefault="00B13198" w:rsidP="00A36C5D">
                        <w:pPr>
                          <w:framePr w:hSpace="180" w:wrap="around" w:vAnchor="page" w:hAnchor="margin" w:x="480" w:y="3061"/>
                          <w:rPr>
                            <w:rFonts w:ascii="宋体" w:cs="宋体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2020.7.29</w:t>
                        </w:r>
                      </w:p>
                      <w:p w:rsidR="00B13198" w:rsidRPr="008552CB" w:rsidRDefault="00B13198" w:rsidP="00A36C5D">
                        <w:pPr>
                          <w:framePr w:hSpace="180" w:wrap="around" w:vAnchor="page" w:hAnchor="margin" w:x="480" w:y="3061"/>
                          <w:rPr>
                            <w:rFonts w:ascii="宋体" w:cs="宋体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B13198" w:rsidRDefault="00B13198" w:rsidP="00A36C5D">
                  <w:pPr>
                    <w:framePr w:hSpace="180" w:wrap="around" w:vAnchor="page" w:hAnchor="margin" w:x="480" w:y="3061"/>
                  </w:pPr>
                </w:p>
              </w:tc>
            </w:tr>
          </w:tbl>
          <w:p w:rsidR="00B13198" w:rsidRPr="00FF027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B13198" w:rsidRPr="00FF0278" w:rsidTr="00A36C5D">
        <w:trPr>
          <w:trHeight w:val="392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630375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38331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242CC4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3833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李自奇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242CC4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383312">
              <w:rPr>
                <w:rFonts w:hint="eastAsia"/>
                <w:color w:val="000000"/>
                <w:sz w:val="22"/>
                <w:szCs w:val="22"/>
              </w:rPr>
              <w:t>高楠</w:t>
            </w:r>
          </w:p>
        </w:tc>
        <w:tc>
          <w:tcPr>
            <w:tcW w:w="1182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B13198" w:rsidRPr="00131D5F" w:rsidRDefault="00B13198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33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630375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38331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242CC4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A36C5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中成药、化学药制剂、抗生素制剂、生化药品、生物制品（除疫苗、血液制品）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242CC4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A36C5D"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中成药、中药饮片（精品包装）、化学药制剂、抗生素制剂、生化药品、生物制品（除疫苗、血液制品）（不含冷藏、冷冻药品）</w:t>
            </w: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3198" w:rsidRPr="00131D5F" w:rsidRDefault="00B13198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450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26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A36C5D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天津市滨海新区悦宁堂大药房有限公司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3198" w:rsidRPr="00A36C5D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DB116030190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A36C5D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姜帅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A36C5D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王景敏</w:t>
            </w:r>
          </w:p>
        </w:tc>
        <w:tc>
          <w:tcPr>
            <w:tcW w:w="118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13198" w:rsidRDefault="00B13198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159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3198" w:rsidRPr="00131D5F" w:rsidRDefault="00B13198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435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FF027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26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A36C5D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天津市盛世同康大药房有限公司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3198" w:rsidRPr="00A36C5D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DA116030307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A36C5D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A36C5D">
              <w:rPr>
                <w:rFonts w:hint="eastAsia"/>
                <w:color w:val="000000"/>
                <w:sz w:val="22"/>
                <w:szCs w:val="22"/>
              </w:rPr>
              <w:t>袁德闻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A36C5D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A36C5D">
              <w:rPr>
                <w:rFonts w:hint="eastAsia"/>
                <w:color w:val="000000"/>
                <w:sz w:val="22"/>
                <w:szCs w:val="22"/>
              </w:rPr>
              <w:t>孟召鹏</w:t>
            </w:r>
          </w:p>
        </w:tc>
        <w:tc>
          <w:tcPr>
            <w:tcW w:w="118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13198" w:rsidRDefault="00B13198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27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A36C5D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A36C5D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袁德闻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A36C5D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邵志艳</w:t>
            </w:r>
          </w:p>
        </w:tc>
        <w:tc>
          <w:tcPr>
            <w:tcW w:w="1182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B13198" w:rsidRPr="00131D5F" w:rsidRDefault="00B13198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34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A36C5D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A36C5D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袁德闻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A36C5D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邵志艳</w:t>
            </w:r>
          </w:p>
        </w:tc>
        <w:tc>
          <w:tcPr>
            <w:tcW w:w="1182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B13198" w:rsidRPr="00131D5F" w:rsidRDefault="00B13198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13198" w:rsidRPr="00FF0278" w:rsidTr="00A36C5D">
        <w:trPr>
          <w:trHeight w:val="48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Pr="00936942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3198" w:rsidRPr="00131D5F" w:rsidRDefault="00B13198" w:rsidP="00A36C5D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198" w:rsidRDefault="00B13198" w:rsidP="00A36C5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13198" w:rsidTr="00775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39"/>
        </w:trPr>
        <w:tc>
          <w:tcPr>
            <w:tcW w:w="571" w:type="dxa"/>
          </w:tcPr>
          <w:p w:rsidR="00B13198" w:rsidRDefault="00B13198" w:rsidP="00A36C5D">
            <w:r>
              <w:t>5</w:t>
            </w:r>
          </w:p>
        </w:tc>
        <w:tc>
          <w:tcPr>
            <w:tcW w:w="3264" w:type="dxa"/>
            <w:gridSpan w:val="2"/>
          </w:tcPr>
          <w:p w:rsidR="00B13198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天津钰鑫堂大药房有限公司</w:t>
            </w:r>
          </w:p>
          <w:p w:rsidR="00B13198" w:rsidRPr="00775882" w:rsidRDefault="00B13198" w:rsidP="00A36C5D"/>
        </w:tc>
        <w:tc>
          <w:tcPr>
            <w:tcW w:w="1562" w:type="dxa"/>
          </w:tcPr>
          <w:p w:rsidR="00B13198" w:rsidRPr="00775882" w:rsidRDefault="00B13198" w:rsidP="00775882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DA116010369</w:t>
            </w:r>
          </w:p>
        </w:tc>
        <w:tc>
          <w:tcPr>
            <w:tcW w:w="1364" w:type="dxa"/>
          </w:tcPr>
          <w:p w:rsidR="00B13198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  <w:p w:rsidR="00B13198" w:rsidRPr="0030671A" w:rsidRDefault="00B13198" w:rsidP="00A36C5D"/>
        </w:tc>
        <w:tc>
          <w:tcPr>
            <w:tcW w:w="2040" w:type="dxa"/>
            <w:gridSpan w:val="2"/>
          </w:tcPr>
          <w:p w:rsidR="00B13198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徐隆江</w:t>
            </w:r>
          </w:p>
          <w:p w:rsidR="00B13198" w:rsidRPr="0030671A" w:rsidRDefault="00B13198" w:rsidP="00A36C5D"/>
        </w:tc>
        <w:tc>
          <w:tcPr>
            <w:tcW w:w="1799" w:type="dxa"/>
            <w:gridSpan w:val="3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娄晓辉</w:t>
            </w:r>
          </w:p>
        </w:tc>
        <w:tc>
          <w:tcPr>
            <w:tcW w:w="1170" w:type="dxa"/>
            <w:gridSpan w:val="2"/>
          </w:tcPr>
          <w:p w:rsidR="00B13198" w:rsidRPr="0030671A" w:rsidRDefault="00B13198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8" w:type="dxa"/>
            <w:gridSpan w:val="2"/>
          </w:tcPr>
          <w:p w:rsidR="00B13198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  <w:p w:rsidR="00B13198" w:rsidRDefault="00B13198" w:rsidP="00A36C5D"/>
        </w:tc>
      </w:tr>
      <w:tr w:rsidR="00B13198" w:rsidTr="00A36C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</w:trPr>
        <w:tc>
          <w:tcPr>
            <w:tcW w:w="571" w:type="dxa"/>
          </w:tcPr>
          <w:p w:rsidR="00B13198" w:rsidRDefault="00B13198" w:rsidP="00A36C5D">
            <w:r>
              <w:t>6</w:t>
            </w:r>
          </w:p>
        </w:tc>
        <w:tc>
          <w:tcPr>
            <w:tcW w:w="3264" w:type="dxa"/>
            <w:gridSpan w:val="2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天津市滨海新区荷悦大药房有限公司</w:t>
            </w:r>
          </w:p>
        </w:tc>
        <w:tc>
          <w:tcPr>
            <w:tcW w:w="1562" w:type="dxa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DB116020012</w:t>
            </w:r>
          </w:p>
        </w:tc>
        <w:tc>
          <w:tcPr>
            <w:tcW w:w="1364" w:type="dxa"/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40" w:type="dxa"/>
            <w:gridSpan w:val="2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娄晓辉</w:t>
            </w:r>
          </w:p>
        </w:tc>
        <w:tc>
          <w:tcPr>
            <w:tcW w:w="1770" w:type="dxa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崔洪涛</w:t>
            </w:r>
          </w:p>
        </w:tc>
        <w:tc>
          <w:tcPr>
            <w:tcW w:w="1170" w:type="dxa"/>
            <w:gridSpan w:val="3"/>
          </w:tcPr>
          <w:p w:rsidR="00B13198" w:rsidRDefault="00B13198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</w:tc>
      </w:tr>
      <w:tr w:rsidR="00B13198" w:rsidTr="00A36C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45"/>
        </w:trPr>
        <w:tc>
          <w:tcPr>
            <w:tcW w:w="571" w:type="dxa"/>
          </w:tcPr>
          <w:p w:rsidR="00B13198" w:rsidRDefault="00B13198" w:rsidP="00775882">
            <w:r>
              <w:t>7</w:t>
            </w:r>
          </w:p>
        </w:tc>
        <w:tc>
          <w:tcPr>
            <w:tcW w:w="3264" w:type="dxa"/>
            <w:gridSpan w:val="2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天津世济源药品销售有限公司</w:t>
            </w:r>
          </w:p>
        </w:tc>
        <w:tc>
          <w:tcPr>
            <w:tcW w:w="1562" w:type="dxa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DA116010264</w:t>
            </w:r>
          </w:p>
        </w:tc>
        <w:tc>
          <w:tcPr>
            <w:tcW w:w="1364" w:type="dxa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经营范围</w:t>
            </w:r>
          </w:p>
        </w:tc>
        <w:tc>
          <w:tcPr>
            <w:tcW w:w="2040" w:type="dxa"/>
            <w:gridSpan w:val="2"/>
            <w:vAlign w:val="center"/>
          </w:tcPr>
          <w:p w:rsidR="00B13198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770" w:type="dxa"/>
            <w:vAlign w:val="center"/>
          </w:tcPr>
          <w:p w:rsidR="00B13198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中成药、中药饮片（精品包装）、化学药制剂、抗生素制剂、生化药品、生物制品（除疫苗、血液制品，不含冷藏、冷冻药品）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70" w:type="dxa"/>
            <w:gridSpan w:val="3"/>
          </w:tcPr>
          <w:p w:rsidR="00B13198" w:rsidRDefault="00B13198" w:rsidP="00775882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</w:tc>
      </w:tr>
      <w:tr w:rsidR="00B13198" w:rsidTr="00A36C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5"/>
        </w:trPr>
        <w:tc>
          <w:tcPr>
            <w:tcW w:w="571" w:type="dxa"/>
          </w:tcPr>
          <w:p w:rsidR="00B13198" w:rsidRDefault="00B13198" w:rsidP="00A36C5D">
            <w:r>
              <w:t>8</w:t>
            </w:r>
          </w:p>
        </w:tc>
        <w:tc>
          <w:tcPr>
            <w:tcW w:w="3252" w:type="dxa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天津市世纪百姓大药房有限公司</w:t>
            </w:r>
          </w:p>
        </w:tc>
        <w:tc>
          <w:tcPr>
            <w:tcW w:w="1574" w:type="dxa"/>
            <w:gridSpan w:val="2"/>
            <w:vAlign w:val="center"/>
          </w:tcPr>
          <w:p w:rsidR="00B13198" w:rsidRPr="00775882" w:rsidRDefault="00B13198" w:rsidP="00775882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DA116030065</w:t>
            </w:r>
          </w:p>
        </w:tc>
        <w:tc>
          <w:tcPr>
            <w:tcW w:w="1364" w:type="dxa"/>
            <w:vAlign w:val="center"/>
          </w:tcPr>
          <w:p w:rsidR="00B13198" w:rsidRDefault="00B1319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40" w:type="dxa"/>
            <w:gridSpan w:val="2"/>
            <w:vAlign w:val="center"/>
          </w:tcPr>
          <w:p w:rsidR="00B13198" w:rsidRDefault="00B1319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王俊华</w:t>
            </w:r>
          </w:p>
        </w:tc>
        <w:tc>
          <w:tcPr>
            <w:tcW w:w="1770" w:type="dxa"/>
            <w:vAlign w:val="center"/>
          </w:tcPr>
          <w:p w:rsidR="00B13198" w:rsidRDefault="00B13198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祝照泽</w:t>
            </w:r>
          </w:p>
        </w:tc>
        <w:tc>
          <w:tcPr>
            <w:tcW w:w="1170" w:type="dxa"/>
            <w:gridSpan w:val="3"/>
          </w:tcPr>
          <w:p w:rsidR="00B13198" w:rsidRDefault="00B13198" w:rsidP="00A36C5D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B13198" w:rsidRDefault="00B13198" w:rsidP="00A36C5D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</w:tc>
      </w:tr>
    </w:tbl>
    <w:p w:rsidR="00B13198" w:rsidRDefault="00B13198" w:rsidP="00C44E5F"/>
    <w:p w:rsidR="00B13198" w:rsidRPr="002E75D7" w:rsidRDefault="00B13198" w:rsidP="002E75D7"/>
    <w:p w:rsidR="00B13198" w:rsidRPr="002E75D7" w:rsidRDefault="00B13198" w:rsidP="002E75D7"/>
    <w:p w:rsidR="00B13198" w:rsidRPr="002E75D7" w:rsidRDefault="00B13198" w:rsidP="002E75D7"/>
    <w:p w:rsidR="00B13198" w:rsidRPr="002E75D7" w:rsidRDefault="00B13198" w:rsidP="002E75D7"/>
    <w:p w:rsidR="00B13198" w:rsidRPr="002E75D7" w:rsidRDefault="00B13198" w:rsidP="002E75D7"/>
    <w:p w:rsidR="00B13198" w:rsidRPr="002E75D7" w:rsidRDefault="00B13198" w:rsidP="002E75D7"/>
    <w:p w:rsidR="00B13198" w:rsidRPr="002E75D7" w:rsidRDefault="00B13198" w:rsidP="002E75D7"/>
    <w:p w:rsidR="00B13198" w:rsidRPr="002E75D7" w:rsidRDefault="00B13198" w:rsidP="002E75D7"/>
    <w:p w:rsidR="00B13198" w:rsidRPr="002E75D7" w:rsidRDefault="00B13198" w:rsidP="002E75D7"/>
    <w:p w:rsidR="00B13198" w:rsidRDefault="00B13198" w:rsidP="002E75D7"/>
    <w:p w:rsidR="00B13198" w:rsidRDefault="00B13198" w:rsidP="002E75D7"/>
    <w:p w:rsidR="00B13198" w:rsidRDefault="00B13198" w:rsidP="002E75D7"/>
    <w:p w:rsidR="00B13198" w:rsidRDefault="00B13198" w:rsidP="002E75D7"/>
    <w:p w:rsidR="00B13198" w:rsidRPr="00775882" w:rsidRDefault="00B13198" w:rsidP="00775882"/>
    <w:p w:rsidR="00B13198" w:rsidRPr="00775882" w:rsidRDefault="00B13198" w:rsidP="00775882"/>
    <w:p w:rsidR="00B13198" w:rsidRPr="00775882" w:rsidRDefault="00B13198" w:rsidP="00775882"/>
    <w:p w:rsidR="00B13198" w:rsidRPr="00775882" w:rsidRDefault="00B13198" w:rsidP="00775882"/>
    <w:p w:rsidR="00B13198" w:rsidRPr="00775882" w:rsidRDefault="00B13198" w:rsidP="00775882"/>
    <w:p w:rsidR="00B13198" w:rsidRPr="00775882" w:rsidRDefault="00B13198" w:rsidP="00775882"/>
    <w:p w:rsidR="00B13198" w:rsidRPr="00775882" w:rsidRDefault="00B13198" w:rsidP="00775882"/>
    <w:p w:rsidR="00B13198" w:rsidRPr="00775882" w:rsidRDefault="00B13198" w:rsidP="00775882"/>
    <w:p w:rsidR="00B13198" w:rsidRDefault="00B13198" w:rsidP="00775882"/>
    <w:p w:rsidR="00B13198" w:rsidRDefault="00B13198" w:rsidP="00775882"/>
    <w:p w:rsidR="00B13198" w:rsidRDefault="00B13198" w:rsidP="00775882"/>
    <w:p w:rsidR="00B13198" w:rsidRDefault="00B13198" w:rsidP="00775882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2441"/>
        <w:gridCol w:w="1772"/>
        <w:gridCol w:w="1772"/>
        <w:gridCol w:w="1772"/>
        <w:gridCol w:w="1772"/>
        <w:gridCol w:w="1772"/>
        <w:gridCol w:w="1772"/>
      </w:tblGrid>
      <w:tr w:rsidR="00B13198" w:rsidTr="000247CE">
        <w:trPr>
          <w:trHeight w:val="225"/>
        </w:trPr>
        <w:tc>
          <w:tcPr>
            <w:tcW w:w="567" w:type="dxa"/>
            <w:vMerge w:val="restart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kern w:val="0"/>
                <w:sz w:val="20"/>
              </w:rPr>
              <w:t>9</w:t>
            </w:r>
          </w:p>
        </w:tc>
        <w:tc>
          <w:tcPr>
            <w:tcW w:w="2441" w:type="dxa"/>
            <w:vMerge w:val="restart"/>
            <w:vAlign w:val="center"/>
          </w:tcPr>
          <w:p w:rsidR="00B13198" w:rsidRPr="000247CE" w:rsidRDefault="00B13198" w:rsidP="00117FDC">
            <w:pPr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rFonts w:hint="eastAsia"/>
                <w:color w:val="000000"/>
                <w:kern w:val="0"/>
                <w:sz w:val="22"/>
                <w:szCs w:val="22"/>
              </w:rPr>
              <w:t>天津市滨海新区德沁堂大药房有限公司</w:t>
            </w:r>
          </w:p>
        </w:tc>
        <w:tc>
          <w:tcPr>
            <w:tcW w:w="1772" w:type="dxa"/>
            <w:vMerge w:val="restart"/>
            <w:vAlign w:val="center"/>
          </w:tcPr>
          <w:p w:rsidR="00B13198" w:rsidRPr="000247CE" w:rsidRDefault="00B13198" w:rsidP="00117FDC">
            <w:pPr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rFonts w:hint="eastAsia"/>
                <w:color w:val="000000"/>
                <w:kern w:val="0"/>
                <w:sz w:val="22"/>
                <w:szCs w:val="22"/>
              </w:rPr>
              <w:t>津</w:t>
            </w:r>
            <w:r w:rsidRPr="000247CE">
              <w:rPr>
                <w:color w:val="000000"/>
                <w:kern w:val="0"/>
                <w:sz w:val="22"/>
                <w:szCs w:val="22"/>
              </w:rPr>
              <w:t>DA116030249</w:t>
            </w: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rFonts w:hint="eastAsia"/>
                <w:kern w:val="0"/>
                <w:sz w:val="20"/>
              </w:rPr>
              <w:t>企业名称</w:t>
            </w: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rFonts w:hint="eastAsia"/>
                <w:kern w:val="0"/>
                <w:sz w:val="20"/>
              </w:rPr>
              <w:t>天津市滨海新区德沁堂大药房</w:t>
            </w: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rFonts w:hint="eastAsia"/>
                <w:kern w:val="0"/>
                <w:sz w:val="20"/>
              </w:rPr>
              <w:t>天津市滨海新区德沁堂大药房有限公司</w:t>
            </w:r>
          </w:p>
        </w:tc>
        <w:tc>
          <w:tcPr>
            <w:tcW w:w="1772" w:type="dxa"/>
            <w:vMerge w:val="restart"/>
            <w:vAlign w:val="center"/>
          </w:tcPr>
          <w:p w:rsidR="00B13198" w:rsidRPr="000247CE" w:rsidRDefault="00B13198" w:rsidP="000247CE">
            <w:pPr>
              <w:jc w:val="center"/>
              <w:rPr>
                <w:kern w:val="0"/>
                <w:sz w:val="20"/>
              </w:rPr>
            </w:pPr>
            <w:r w:rsidRPr="000247C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772" w:type="dxa"/>
            <w:vMerge w:val="restart"/>
            <w:vAlign w:val="center"/>
          </w:tcPr>
          <w:p w:rsidR="00B13198" w:rsidRPr="000247CE" w:rsidRDefault="00B13198" w:rsidP="000247CE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color w:val="000000"/>
                <w:kern w:val="0"/>
                <w:sz w:val="22"/>
                <w:szCs w:val="22"/>
              </w:rPr>
              <w:t>2020.7.31</w:t>
            </w:r>
          </w:p>
          <w:p w:rsidR="00B13198" w:rsidRPr="000247CE" w:rsidRDefault="00B13198" w:rsidP="000247CE">
            <w:pPr>
              <w:jc w:val="center"/>
              <w:rPr>
                <w:kern w:val="0"/>
                <w:sz w:val="20"/>
              </w:rPr>
            </w:pPr>
          </w:p>
        </w:tc>
      </w:tr>
      <w:tr w:rsidR="00B13198" w:rsidTr="000247CE">
        <w:trPr>
          <w:trHeight w:val="195"/>
        </w:trPr>
        <w:tc>
          <w:tcPr>
            <w:tcW w:w="567" w:type="dxa"/>
            <w:vMerge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</w:p>
        </w:tc>
        <w:tc>
          <w:tcPr>
            <w:tcW w:w="2441" w:type="dxa"/>
            <w:vMerge/>
            <w:vAlign w:val="center"/>
          </w:tcPr>
          <w:p w:rsidR="00B13198" w:rsidRPr="000247CE" w:rsidRDefault="00B13198" w:rsidP="00117FDC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2" w:type="dxa"/>
            <w:vMerge/>
            <w:vAlign w:val="center"/>
          </w:tcPr>
          <w:p w:rsidR="00B13198" w:rsidRPr="000247CE" w:rsidRDefault="00B13198" w:rsidP="00117FDC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rFonts w:hint="eastAsia"/>
                <w:kern w:val="0"/>
                <w:sz w:val="20"/>
              </w:rPr>
              <w:t>注册地址</w:t>
            </w: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rFonts w:hint="eastAsia"/>
                <w:kern w:val="0"/>
                <w:sz w:val="20"/>
              </w:rPr>
              <w:t>天津市滨海新区太平镇二中旁</w:t>
            </w: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rFonts w:hint="eastAsia"/>
                <w:kern w:val="0"/>
                <w:sz w:val="20"/>
              </w:rPr>
              <w:t>天津市滨海新区太平镇二中西侧</w:t>
            </w:r>
            <w:r w:rsidRPr="000247CE">
              <w:rPr>
                <w:kern w:val="0"/>
                <w:sz w:val="20"/>
              </w:rPr>
              <w:t>200</w:t>
            </w:r>
            <w:r w:rsidRPr="000247CE">
              <w:rPr>
                <w:rFonts w:hint="eastAsia"/>
                <w:kern w:val="0"/>
                <w:sz w:val="20"/>
              </w:rPr>
              <w:t>米</w:t>
            </w:r>
          </w:p>
        </w:tc>
        <w:tc>
          <w:tcPr>
            <w:tcW w:w="1772" w:type="dxa"/>
            <w:vMerge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</w:p>
        </w:tc>
        <w:tc>
          <w:tcPr>
            <w:tcW w:w="1772" w:type="dxa"/>
            <w:vMerge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</w:p>
        </w:tc>
      </w:tr>
      <w:tr w:rsidR="00B13198" w:rsidTr="000247CE">
        <w:trPr>
          <w:trHeight w:val="180"/>
        </w:trPr>
        <w:tc>
          <w:tcPr>
            <w:tcW w:w="567" w:type="dxa"/>
            <w:vMerge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</w:p>
        </w:tc>
        <w:tc>
          <w:tcPr>
            <w:tcW w:w="2441" w:type="dxa"/>
            <w:vMerge/>
            <w:vAlign w:val="center"/>
          </w:tcPr>
          <w:p w:rsidR="00B13198" w:rsidRPr="000247CE" w:rsidRDefault="00B13198" w:rsidP="00117FDC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2" w:type="dxa"/>
            <w:vMerge/>
            <w:vAlign w:val="center"/>
          </w:tcPr>
          <w:p w:rsidR="00B13198" w:rsidRPr="000247CE" w:rsidRDefault="00B13198" w:rsidP="00117FDC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rFonts w:hint="eastAsia"/>
                <w:kern w:val="0"/>
                <w:sz w:val="20"/>
              </w:rPr>
              <w:t>法定代表人</w:t>
            </w: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kern w:val="0"/>
                <w:sz w:val="20"/>
              </w:rPr>
              <w:t>***</w:t>
            </w: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rFonts w:hint="eastAsia"/>
                <w:kern w:val="0"/>
                <w:sz w:val="20"/>
              </w:rPr>
              <w:t>窦锦梅</w:t>
            </w:r>
          </w:p>
        </w:tc>
        <w:tc>
          <w:tcPr>
            <w:tcW w:w="1772" w:type="dxa"/>
            <w:vMerge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</w:p>
        </w:tc>
        <w:tc>
          <w:tcPr>
            <w:tcW w:w="1772" w:type="dxa"/>
            <w:vMerge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</w:p>
        </w:tc>
      </w:tr>
      <w:tr w:rsidR="00B13198" w:rsidTr="000247CE">
        <w:tc>
          <w:tcPr>
            <w:tcW w:w="567" w:type="dxa"/>
          </w:tcPr>
          <w:p w:rsidR="00B13198" w:rsidRPr="000247CE" w:rsidRDefault="00B13198" w:rsidP="00117FDC">
            <w:pPr>
              <w:rPr>
                <w:kern w:val="0"/>
                <w:sz w:val="20"/>
              </w:rPr>
            </w:pPr>
            <w:r w:rsidRPr="000247CE">
              <w:rPr>
                <w:kern w:val="0"/>
                <w:sz w:val="20"/>
              </w:rPr>
              <w:t>10</w:t>
            </w:r>
          </w:p>
        </w:tc>
        <w:tc>
          <w:tcPr>
            <w:tcW w:w="2441" w:type="dxa"/>
            <w:vAlign w:val="center"/>
          </w:tcPr>
          <w:p w:rsidR="00B13198" w:rsidRPr="000247CE" w:rsidRDefault="00B13198" w:rsidP="00117FDC">
            <w:pPr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rFonts w:hint="eastAsia"/>
                <w:color w:val="000000"/>
                <w:kern w:val="0"/>
                <w:sz w:val="22"/>
                <w:szCs w:val="22"/>
              </w:rPr>
              <w:t>天津老百姓鸿聚德坤源大药房有限责任公司</w:t>
            </w:r>
          </w:p>
        </w:tc>
        <w:tc>
          <w:tcPr>
            <w:tcW w:w="1772" w:type="dxa"/>
            <w:vAlign w:val="center"/>
          </w:tcPr>
          <w:p w:rsidR="00B13198" w:rsidRPr="000247CE" w:rsidRDefault="00B13198" w:rsidP="00117FDC">
            <w:pPr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rFonts w:hint="eastAsia"/>
                <w:color w:val="000000"/>
                <w:kern w:val="0"/>
                <w:sz w:val="22"/>
                <w:szCs w:val="22"/>
              </w:rPr>
              <w:t>津</w:t>
            </w:r>
            <w:r w:rsidRPr="000247CE">
              <w:rPr>
                <w:color w:val="000000"/>
                <w:kern w:val="0"/>
                <w:sz w:val="22"/>
                <w:szCs w:val="22"/>
              </w:rPr>
              <w:t>DA116030107</w:t>
            </w:r>
          </w:p>
        </w:tc>
        <w:tc>
          <w:tcPr>
            <w:tcW w:w="1772" w:type="dxa"/>
            <w:vAlign w:val="center"/>
          </w:tcPr>
          <w:p w:rsidR="00B13198" w:rsidRPr="000247CE" w:rsidRDefault="00B13198">
            <w:pPr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rFonts w:hint="eastAsia"/>
                <w:color w:val="000000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1772" w:type="dxa"/>
            <w:vAlign w:val="center"/>
          </w:tcPr>
          <w:p w:rsidR="00B13198" w:rsidRPr="000247CE" w:rsidRDefault="00B13198">
            <w:pPr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rFonts w:hint="eastAsia"/>
                <w:color w:val="000000"/>
                <w:kern w:val="0"/>
                <w:sz w:val="22"/>
                <w:szCs w:val="22"/>
              </w:rPr>
              <w:t>陈超</w:t>
            </w:r>
          </w:p>
        </w:tc>
        <w:tc>
          <w:tcPr>
            <w:tcW w:w="1772" w:type="dxa"/>
            <w:vAlign w:val="center"/>
          </w:tcPr>
          <w:p w:rsidR="00B13198" w:rsidRPr="000247CE" w:rsidRDefault="00B13198">
            <w:pPr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rFonts w:hint="eastAsia"/>
                <w:color w:val="000000"/>
                <w:kern w:val="0"/>
                <w:sz w:val="22"/>
                <w:szCs w:val="22"/>
              </w:rPr>
              <w:t>陈银</w:t>
            </w:r>
          </w:p>
        </w:tc>
        <w:tc>
          <w:tcPr>
            <w:tcW w:w="1772" w:type="dxa"/>
            <w:vAlign w:val="center"/>
          </w:tcPr>
          <w:p w:rsidR="00B13198" w:rsidRPr="000247CE" w:rsidRDefault="00B13198" w:rsidP="000247CE">
            <w:pPr>
              <w:jc w:val="center"/>
              <w:rPr>
                <w:kern w:val="0"/>
                <w:sz w:val="20"/>
              </w:rPr>
            </w:pPr>
            <w:r w:rsidRPr="000247C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772" w:type="dxa"/>
          </w:tcPr>
          <w:p w:rsidR="00B13198" w:rsidRPr="000247CE" w:rsidRDefault="00B13198" w:rsidP="00117FDC">
            <w:pPr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0247CE">
              <w:rPr>
                <w:color w:val="000000"/>
                <w:kern w:val="0"/>
                <w:sz w:val="22"/>
                <w:szCs w:val="22"/>
              </w:rPr>
              <w:t>2020.7.31</w:t>
            </w:r>
          </w:p>
          <w:p w:rsidR="00B13198" w:rsidRPr="000247CE" w:rsidRDefault="00B13198" w:rsidP="00117FDC">
            <w:pPr>
              <w:rPr>
                <w:kern w:val="0"/>
                <w:sz w:val="20"/>
              </w:rPr>
            </w:pPr>
          </w:p>
        </w:tc>
      </w:tr>
    </w:tbl>
    <w:p w:rsidR="00B13198" w:rsidRPr="00775882" w:rsidRDefault="00B13198" w:rsidP="00775882"/>
    <w:sectPr w:rsidR="00B13198" w:rsidRPr="00775882" w:rsidSect="00C70EE6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198" w:rsidRDefault="00B13198" w:rsidP="00961F9C">
      <w:r>
        <w:separator/>
      </w:r>
    </w:p>
  </w:endnote>
  <w:endnote w:type="continuationSeparator" w:id="0">
    <w:p w:rsidR="00B13198" w:rsidRDefault="00B13198" w:rsidP="009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198" w:rsidRDefault="00B13198" w:rsidP="00961F9C">
      <w:r>
        <w:separator/>
      </w:r>
    </w:p>
  </w:footnote>
  <w:footnote w:type="continuationSeparator" w:id="0">
    <w:p w:rsidR="00B13198" w:rsidRDefault="00B13198" w:rsidP="00961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198" w:rsidRDefault="00B13198" w:rsidP="00A515B7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E6"/>
    <w:rsid w:val="00020696"/>
    <w:rsid w:val="000214FF"/>
    <w:rsid w:val="00022F02"/>
    <w:rsid w:val="000247CE"/>
    <w:rsid w:val="000359D1"/>
    <w:rsid w:val="000445B4"/>
    <w:rsid w:val="000A19FE"/>
    <w:rsid w:val="000D7624"/>
    <w:rsid w:val="00116D85"/>
    <w:rsid w:val="00117FDC"/>
    <w:rsid w:val="00131D5F"/>
    <w:rsid w:val="00140003"/>
    <w:rsid w:val="0015238B"/>
    <w:rsid w:val="00166FBD"/>
    <w:rsid w:val="0017360F"/>
    <w:rsid w:val="00183350"/>
    <w:rsid w:val="001850E1"/>
    <w:rsid w:val="0019106F"/>
    <w:rsid w:val="00197499"/>
    <w:rsid w:val="001A089E"/>
    <w:rsid w:val="001A3B75"/>
    <w:rsid w:val="001A5F9C"/>
    <w:rsid w:val="001B4FD4"/>
    <w:rsid w:val="001E392D"/>
    <w:rsid w:val="002202BC"/>
    <w:rsid w:val="00222E1C"/>
    <w:rsid w:val="002243B6"/>
    <w:rsid w:val="00236E0B"/>
    <w:rsid w:val="00242CC4"/>
    <w:rsid w:val="00243F4D"/>
    <w:rsid w:val="0027098E"/>
    <w:rsid w:val="00270E10"/>
    <w:rsid w:val="00277128"/>
    <w:rsid w:val="00282C7C"/>
    <w:rsid w:val="00290DB9"/>
    <w:rsid w:val="002A00F0"/>
    <w:rsid w:val="002B5E23"/>
    <w:rsid w:val="002C7D31"/>
    <w:rsid w:val="002D0B62"/>
    <w:rsid w:val="002D3B02"/>
    <w:rsid w:val="002E75D7"/>
    <w:rsid w:val="00305816"/>
    <w:rsid w:val="0030671A"/>
    <w:rsid w:val="0034089E"/>
    <w:rsid w:val="00347B0E"/>
    <w:rsid w:val="00363203"/>
    <w:rsid w:val="00376918"/>
    <w:rsid w:val="00383312"/>
    <w:rsid w:val="003844BE"/>
    <w:rsid w:val="00392A16"/>
    <w:rsid w:val="003C3A6A"/>
    <w:rsid w:val="003C48DA"/>
    <w:rsid w:val="003F6203"/>
    <w:rsid w:val="004142C0"/>
    <w:rsid w:val="004157AA"/>
    <w:rsid w:val="0042444D"/>
    <w:rsid w:val="00442E8E"/>
    <w:rsid w:val="00447F5F"/>
    <w:rsid w:val="00452049"/>
    <w:rsid w:val="00456853"/>
    <w:rsid w:val="004657B0"/>
    <w:rsid w:val="00473290"/>
    <w:rsid w:val="004920ED"/>
    <w:rsid w:val="004C6A4C"/>
    <w:rsid w:val="004F6A1E"/>
    <w:rsid w:val="005347A0"/>
    <w:rsid w:val="00541E98"/>
    <w:rsid w:val="005624AD"/>
    <w:rsid w:val="00581BD0"/>
    <w:rsid w:val="005B099E"/>
    <w:rsid w:val="005C3CF5"/>
    <w:rsid w:val="006062CA"/>
    <w:rsid w:val="00620580"/>
    <w:rsid w:val="00626595"/>
    <w:rsid w:val="00630375"/>
    <w:rsid w:val="0063129A"/>
    <w:rsid w:val="00676A93"/>
    <w:rsid w:val="006825C7"/>
    <w:rsid w:val="006A765A"/>
    <w:rsid w:val="006B492B"/>
    <w:rsid w:val="006E2566"/>
    <w:rsid w:val="007342A9"/>
    <w:rsid w:val="00741031"/>
    <w:rsid w:val="007439C4"/>
    <w:rsid w:val="00757CC0"/>
    <w:rsid w:val="00761E50"/>
    <w:rsid w:val="00775882"/>
    <w:rsid w:val="007A6FB4"/>
    <w:rsid w:val="007A71A9"/>
    <w:rsid w:val="007B0C18"/>
    <w:rsid w:val="007C47D4"/>
    <w:rsid w:val="007D1289"/>
    <w:rsid w:val="007D1B81"/>
    <w:rsid w:val="007E128A"/>
    <w:rsid w:val="007E618A"/>
    <w:rsid w:val="007F6814"/>
    <w:rsid w:val="00806457"/>
    <w:rsid w:val="0084277F"/>
    <w:rsid w:val="00845CC2"/>
    <w:rsid w:val="00851915"/>
    <w:rsid w:val="008552CB"/>
    <w:rsid w:val="008809B8"/>
    <w:rsid w:val="008907A6"/>
    <w:rsid w:val="008C383A"/>
    <w:rsid w:val="008D737D"/>
    <w:rsid w:val="009149EF"/>
    <w:rsid w:val="0091720C"/>
    <w:rsid w:val="00922237"/>
    <w:rsid w:val="0093037A"/>
    <w:rsid w:val="00936942"/>
    <w:rsid w:val="0094146A"/>
    <w:rsid w:val="00961F9C"/>
    <w:rsid w:val="00976854"/>
    <w:rsid w:val="00986C2D"/>
    <w:rsid w:val="009B4F37"/>
    <w:rsid w:val="009C5805"/>
    <w:rsid w:val="009D0D5D"/>
    <w:rsid w:val="009D2281"/>
    <w:rsid w:val="009D5AC4"/>
    <w:rsid w:val="009E5567"/>
    <w:rsid w:val="00A1445E"/>
    <w:rsid w:val="00A236E7"/>
    <w:rsid w:val="00A2462B"/>
    <w:rsid w:val="00A36C5D"/>
    <w:rsid w:val="00A515B7"/>
    <w:rsid w:val="00A6163A"/>
    <w:rsid w:val="00AA2DC9"/>
    <w:rsid w:val="00AA314E"/>
    <w:rsid w:val="00AA6927"/>
    <w:rsid w:val="00AD7394"/>
    <w:rsid w:val="00AF3E93"/>
    <w:rsid w:val="00AF5546"/>
    <w:rsid w:val="00B03D07"/>
    <w:rsid w:val="00B13198"/>
    <w:rsid w:val="00B142B1"/>
    <w:rsid w:val="00B15864"/>
    <w:rsid w:val="00B16F71"/>
    <w:rsid w:val="00B25973"/>
    <w:rsid w:val="00B407A8"/>
    <w:rsid w:val="00B4298F"/>
    <w:rsid w:val="00B57457"/>
    <w:rsid w:val="00B61518"/>
    <w:rsid w:val="00B76DC4"/>
    <w:rsid w:val="00B82980"/>
    <w:rsid w:val="00BB5D9D"/>
    <w:rsid w:val="00BD4449"/>
    <w:rsid w:val="00BD5079"/>
    <w:rsid w:val="00C01B7E"/>
    <w:rsid w:val="00C03787"/>
    <w:rsid w:val="00C10481"/>
    <w:rsid w:val="00C10BF0"/>
    <w:rsid w:val="00C13475"/>
    <w:rsid w:val="00C367E4"/>
    <w:rsid w:val="00C44E5F"/>
    <w:rsid w:val="00C60AA0"/>
    <w:rsid w:val="00C65210"/>
    <w:rsid w:val="00C70EE6"/>
    <w:rsid w:val="00C77A85"/>
    <w:rsid w:val="00C91705"/>
    <w:rsid w:val="00CA4C58"/>
    <w:rsid w:val="00D543D2"/>
    <w:rsid w:val="00D61BB0"/>
    <w:rsid w:val="00D92D1A"/>
    <w:rsid w:val="00DA038A"/>
    <w:rsid w:val="00DA29FF"/>
    <w:rsid w:val="00DA369B"/>
    <w:rsid w:val="00E0783D"/>
    <w:rsid w:val="00E14B5C"/>
    <w:rsid w:val="00E15228"/>
    <w:rsid w:val="00E25824"/>
    <w:rsid w:val="00E34B12"/>
    <w:rsid w:val="00E52FE9"/>
    <w:rsid w:val="00E85BA0"/>
    <w:rsid w:val="00E940A3"/>
    <w:rsid w:val="00EA1ACC"/>
    <w:rsid w:val="00EA7118"/>
    <w:rsid w:val="00EB3884"/>
    <w:rsid w:val="00EB59BA"/>
    <w:rsid w:val="00EB6E0E"/>
    <w:rsid w:val="00EC33D5"/>
    <w:rsid w:val="00EE1613"/>
    <w:rsid w:val="00F27DEE"/>
    <w:rsid w:val="00F4296B"/>
    <w:rsid w:val="00F458CA"/>
    <w:rsid w:val="00F86427"/>
    <w:rsid w:val="00F9022D"/>
    <w:rsid w:val="00FB619B"/>
    <w:rsid w:val="00FD4C9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E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242CC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17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186</Words>
  <Characters>1061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李晓</dc:creator>
  <cp:keywords/>
  <dc:description/>
  <cp:lastModifiedBy>杨立</cp:lastModifiedBy>
  <cp:revision>2</cp:revision>
  <dcterms:created xsi:type="dcterms:W3CDTF">2020-08-03T08:57:00Z</dcterms:created>
  <dcterms:modified xsi:type="dcterms:W3CDTF">2020-08-03T08:57:00Z</dcterms:modified>
</cp:coreProperties>
</file>