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14" w:rsidRDefault="00B53D14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1043"/>
        <w:gridCol w:w="437"/>
        <w:gridCol w:w="1738"/>
        <w:gridCol w:w="918"/>
        <w:gridCol w:w="1606"/>
        <w:gridCol w:w="1040"/>
        <w:gridCol w:w="1414"/>
        <w:gridCol w:w="1415"/>
      </w:tblGrid>
      <w:tr w:rsidR="00B53D14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53D14" w:rsidRPr="005E73C4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B53D14" w:rsidRPr="00032FB1" w:rsidTr="009B2FDA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  <w:r w:rsidRPr="00D0247A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D0247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53D14" w:rsidRPr="00032FB1" w:rsidTr="005A1049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widowControl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D0247A">
              <w:rPr>
                <w:rFonts w:ascii="仿宋_GB2312" w:eastAsia="仿宋_GB2312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天津祝康大药房有限公司</w:t>
            </w:r>
          </w:p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天津市滨海新区杭州道街道碧海明珠</w:t>
            </w:r>
            <w:r w:rsidRPr="00D0247A">
              <w:rPr>
                <w:rFonts w:ascii="仿宋_GB2312" w:eastAsia="仿宋_GB2312"/>
                <w:color w:val="000000"/>
                <w:sz w:val="22"/>
                <w:szCs w:val="22"/>
              </w:rPr>
              <w:t>26-4</w:t>
            </w: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孙彤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孙彤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田玉泉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D0247A">
              <w:rPr>
                <w:rFonts w:ascii="仿宋_GB2312" w:eastAsia="仿宋_GB2312"/>
                <w:color w:val="000000"/>
                <w:sz w:val="22"/>
                <w:szCs w:val="22"/>
              </w:rPr>
              <w:t>DB116010424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D0247A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 w:rsidRPr="00D0247A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widowControl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D0247A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9"/>
                <w:attr w:name="Year" w:val="2020"/>
              </w:smartTagP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2020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年</w:t>
              </w: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9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月</w:t>
              </w: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16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日</w:t>
              </w:r>
            </w:smartTag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14" w:rsidRPr="00D0247A" w:rsidRDefault="00B53D14" w:rsidP="005A1049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25"/>
              </w:smartTagP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2025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年</w:t>
              </w: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9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月</w:t>
              </w:r>
              <w:r w:rsidRPr="00D0247A">
                <w:rPr>
                  <w:rFonts w:ascii="仿宋_GB2312" w:eastAsia="仿宋_GB2312"/>
                  <w:color w:val="000000"/>
                  <w:sz w:val="22"/>
                  <w:szCs w:val="22"/>
                </w:rPr>
                <w:t>15</w:t>
              </w:r>
              <w:r w:rsidRPr="00D0247A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日</w:t>
              </w:r>
            </w:smartTag>
          </w:p>
        </w:tc>
      </w:tr>
      <w:tr w:rsidR="00B53D14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53D14" w:rsidRPr="00F458CA" w:rsidRDefault="00B53D14" w:rsidP="00955A83">
            <w:pPr>
              <w:widowControl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B53D14" w:rsidRDefault="00B53D14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B53D14" w:rsidSect="008E6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D14" w:rsidRDefault="00B53D14" w:rsidP="005D6552">
      <w:r>
        <w:separator/>
      </w:r>
    </w:p>
  </w:endnote>
  <w:endnote w:type="continuationSeparator" w:id="0">
    <w:p w:rsidR="00B53D14" w:rsidRDefault="00B53D14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D14" w:rsidRDefault="00B53D14" w:rsidP="005D6552">
      <w:r>
        <w:separator/>
      </w:r>
    </w:p>
  </w:footnote>
  <w:footnote w:type="continuationSeparator" w:id="0">
    <w:p w:rsidR="00B53D14" w:rsidRDefault="00B53D14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 w:rsidP="00D0247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D14" w:rsidRDefault="00B53D1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11CA8"/>
    <w:rsid w:val="00032FB1"/>
    <w:rsid w:val="00070AD4"/>
    <w:rsid w:val="0007288D"/>
    <w:rsid w:val="000B1C66"/>
    <w:rsid w:val="000B483C"/>
    <w:rsid w:val="000B7C26"/>
    <w:rsid w:val="000C7566"/>
    <w:rsid w:val="000E1F58"/>
    <w:rsid w:val="000E2B50"/>
    <w:rsid w:val="00144579"/>
    <w:rsid w:val="00150E68"/>
    <w:rsid w:val="001754CD"/>
    <w:rsid w:val="00182DFF"/>
    <w:rsid w:val="0018588E"/>
    <w:rsid w:val="001922D7"/>
    <w:rsid w:val="001941B7"/>
    <w:rsid w:val="001C6BA1"/>
    <w:rsid w:val="001C6C52"/>
    <w:rsid w:val="001E28BA"/>
    <w:rsid w:val="00223232"/>
    <w:rsid w:val="00256D12"/>
    <w:rsid w:val="00260F9D"/>
    <w:rsid w:val="00274B7D"/>
    <w:rsid w:val="00275504"/>
    <w:rsid w:val="00280D6E"/>
    <w:rsid w:val="00281069"/>
    <w:rsid w:val="0029408A"/>
    <w:rsid w:val="002B7165"/>
    <w:rsid w:val="002C51DA"/>
    <w:rsid w:val="002C7537"/>
    <w:rsid w:val="002E71E8"/>
    <w:rsid w:val="00320F6F"/>
    <w:rsid w:val="00324370"/>
    <w:rsid w:val="00331F39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4EB5"/>
    <w:rsid w:val="00435173"/>
    <w:rsid w:val="00460D0E"/>
    <w:rsid w:val="004624A3"/>
    <w:rsid w:val="004706C2"/>
    <w:rsid w:val="00471D53"/>
    <w:rsid w:val="00474C87"/>
    <w:rsid w:val="0049559A"/>
    <w:rsid w:val="004A7FFD"/>
    <w:rsid w:val="004D1443"/>
    <w:rsid w:val="004D37F8"/>
    <w:rsid w:val="004E6F0A"/>
    <w:rsid w:val="004F690B"/>
    <w:rsid w:val="0050589F"/>
    <w:rsid w:val="00512B7C"/>
    <w:rsid w:val="00513C78"/>
    <w:rsid w:val="005262C1"/>
    <w:rsid w:val="005343C1"/>
    <w:rsid w:val="00544EAA"/>
    <w:rsid w:val="0055009D"/>
    <w:rsid w:val="005639C4"/>
    <w:rsid w:val="00590DE3"/>
    <w:rsid w:val="0059421D"/>
    <w:rsid w:val="005A03E8"/>
    <w:rsid w:val="005A1049"/>
    <w:rsid w:val="005A68FA"/>
    <w:rsid w:val="005B52B7"/>
    <w:rsid w:val="005C3AD7"/>
    <w:rsid w:val="005D6552"/>
    <w:rsid w:val="005E73C4"/>
    <w:rsid w:val="00601F44"/>
    <w:rsid w:val="0060706A"/>
    <w:rsid w:val="00613593"/>
    <w:rsid w:val="00620FCC"/>
    <w:rsid w:val="0062470F"/>
    <w:rsid w:val="006B38FC"/>
    <w:rsid w:val="006B4B7D"/>
    <w:rsid w:val="0070541D"/>
    <w:rsid w:val="007210F5"/>
    <w:rsid w:val="0075689A"/>
    <w:rsid w:val="00774846"/>
    <w:rsid w:val="00782186"/>
    <w:rsid w:val="00790EE5"/>
    <w:rsid w:val="00792093"/>
    <w:rsid w:val="007A4994"/>
    <w:rsid w:val="007A6FB4"/>
    <w:rsid w:val="007B27BC"/>
    <w:rsid w:val="007B3325"/>
    <w:rsid w:val="007B6EDA"/>
    <w:rsid w:val="007C0CAE"/>
    <w:rsid w:val="007D24B3"/>
    <w:rsid w:val="007E2D41"/>
    <w:rsid w:val="007F3CF2"/>
    <w:rsid w:val="0080094F"/>
    <w:rsid w:val="00822A3E"/>
    <w:rsid w:val="00825973"/>
    <w:rsid w:val="008340BA"/>
    <w:rsid w:val="0084378C"/>
    <w:rsid w:val="00875164"/>
    <w:rsid w:val="008846B6"/>
    <w:rsid w:val="0089285B"/>
    <w:rsid w:val="008D2852"/>
    <w:rsid w:val="008E642C"/>
    <w:rsid w:val="008F358F"/>
    <w:rsid w:val="009258CE"/>
    <w:rsid w:val="00926F39"/>
    <w:rsid w:val="00936166"/>
    <w:rsid w:val="009515F8"/>
    <w:rsid w:val="00955A83"/>
    <w:rsid w:val="00980CD4"/>
    <w:rsid w:val="009A2640"/>
    <w:rsid w:val="009B2FDA"/>
    <w:rsid w:val="009B635A"/>
    <w:rsid w:val="00A133B4"/>
    <w:rsid w:val="00A221D2"/>
    <w:rsid w:val="00A23983"/>
    <w:rsid w:val="00A23A6D"/>
    <w:rsid w:val="00A26537"/>
    <w:rsid w:val="00A47D4B"/>
    <w:rsid w:val="00A83966"/>
    <w:rsid w:val="00A92BB2"/>
    <w:rsid w:val="00A956D8"/>
    <w:rsid w:val="00AA70C8"/>
    <w:rsid w:val="00AB6161"/>
    <w:rsid w:val="00AF7455"/>
    <w:rsid w:val="00B32BF6"/>
    <w:rsid w:val="00B36089"/>
    <w:rsid w:val="00B36A4E"/>
    <w:rsid w:val="00B4316A"/>
    <w:rsid w:val="00B53D14"/>
    <w:rsid w:val="00B65ABF"/>
    <w:rsid w:val="00B76B28"/>
    <w:rsid w:val="00B77836"/>
    <w:rsid w:val="00BA41CC"/>
    <w:rsid w:val="00BA4F9C"/>
    <w:rsid w:val="00BC7994"/>
    <w:rsid w:val="00BF06CA"/>
    <w:rsid w:val="00BF7329"/>
    <w:rsid w:val="00C048F2"/>
    <w:rsid w:val="00C33AD4"/>
    <w:rsid w:val="00C45B15"/>
    <w:rsid w:val="00C6315C"/>
    <w:rsid w:val="00C7104E"/>
    <w:rsid w:val="00C71F22"/>
    <w:rsid w:val="00C83BC2"/>
    <w:rsid w:val="00C918A7"/>
    <w:rsid w:val="00CB03AE"/>
    <w:rsid w:val="00CB4628"/>
    <w:rsid w:val="00D0247A"/>
    <w:rsid w:val="00D246EA"/>
    <w:rsid w:val="00D34D44"/>
    <w:rsid w:val="00D60772"/>
    <w:rsid w:val="00D6386D"/>
    <w:rsid w:val="00D6655D"/>
    <w:rsid w:val="00D666C8"/>
    <w:rsid w:val="00D800FA"/>
    <w:rsid w:val="00DB550C"/>
    <w:rsid w:val="00DD5406"/>
    <w:rsid w:val="00E208F4"/>
    <w:rsid w:val="00E359FA"/>
    <w:rsid w:val="00E377F1"/>
    <w:rsid w:val="00E41A50"/>
    <w:rsid w:val="00E772CF"/>
    <w:rsid w:val="00EB23D2"/>
    <w:rsid w:val="00EB5283"/>
    <w:rsid w:val="00EC28AB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69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37</Words>
  <Characters>211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2020-09-21T07:05:00Z</dcterms:created>
  <dcterms:modified xsi:type="dcterms:W3CDTF">2020-09-21T07:05:00Z</dcterms:modified>
</cp:coreProperties>
</file>