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43ED" w:rsidRDefault="00FF43ED" w:rsidP="00FF43ED">
      <w:pPr>
        <w:ind w:firstLineChars="100" w:firstLine="31680"/>
        <w:jc w:val="left"/>
        <w:rPr>
          <w:rFonts w:ascii="黑体" w:eastAsia="黑体" w:hAnsi="黑体" w:cs="宋体"/>
          <w:kern w:val="0"/>
          <w:sz w:val="32"/>
          <w:szCs w:val="32"/>
        </w:rPr>
      </w:pPr>
      <w:bookmarkStart w:id="0" w:name="_GoBack"/>
      <w:bookmarkEnd w:id="0"/>
      <w:r w:rsidRPr="00F83286">
        <w:rPr>
          <w:rFonts w:ascii="黑体" w:eastAsia="黑体" w:hAnsi="黑体" w:cs="宋体" w:hint="eastAsia"/>
          <w:kern w:val="0"/>
          <w:sz w:val="32"/>
          <w:szCs w:val="32"/>
        </w:rPr>
        <w:t>附件</w:t>
      </w:r>
      <w:r>
        <w:rPr>
          <w:rFonts w:ascii="黑体" w:eastAsia="黑体" w:hAnsi="黑体" w:cs="宋体"/>
          <w:kern w:val="0"/>
          <w:sz w:val="32"/>
          <w:szCs w:val="32"/>
        </w:rPr>
        <w:t>3</w:t>
      </w:r>
      <w:r>
        <w:rPr>
          <w:rFonts w:ascii="黑体" w:eastAsia="黑体" w:hAnsi="黑体" w:cs="宋体" w:hint="eastAsia"/>
          <w:kern w:val="0"/>
          <w:sz w:val="32"/>
          <w:szCs w:val="32"/>
        </w:rPr>
        <w:t>：</w:t>
      </w:r>
    </w:p>
    <w:p w:rsidR="00FF43ED" w:rsidRDefault="00FF43ED"/>
    <w:tbl>
      <w:tblPr>
        <w:tblW w:w="15164" w:type="dxa"/>
        <w:tblInd w:w="93" w:type="dxa"/>
        <w:tblLook w:val="00A0"/>
      </w:tblPr>
      <w:tblGrid>
        <w:gridCol w:w="460"/>
        <w:gridCol w:w="2439"/>
        <w:gridCol w:w="1443"/>
        <w:gridCol w:w="902"/>
        <w:gridCol w:w="902"/>
        <w:gridCol w:w="902"/>
        <w:gridCol w:w="1623"/>
        <w:gridCol w:w="1533"/>
        <w:gridCol w:w="992"/>
        <w:gridCol w:w="2525"/>
        <w:gridCol w:w="1443"/>
      </w:tblGrid>
      <w:tr w:rsidR="00FF43ED" w:rsidRPr="00F4417A" w:rsidTr="00084B87">
        <w:trPr>
          <w:trHeight w:val="720"/>
        </w:trPr>
        <w:tc>
          <w:tcPr>
            <w:tcW w:w="15164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F43ED" w:rsidRPr="00164D4F" w:rsidRDefault="00FF43ED" w:rsidP="00277862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32"/>
                <w:szCs w:val="32"/>
              </w:rPr>
            </w:pPr>
            <w:r w:rsidRPr="00164D4F">
              <w:rPr>
                <w:rFonts w:ascii="宋体" w:hAnsi="宋体" w:hint="eastAsia"/>
                <w:b/>
                <w:sz w:val="32"/>
                <w:szCs w:val="32"/>
              </w:rPr>
              <w:t>《</w:t>
            </w:r>
            <w:r w:rsidRPr="00164D4F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药品经营许可证》注销情况</w:t>
            </w:r>
          </w:p>
        </w:tc>
      </w:tr>
      <w:tr w:rsidR="00FF43ED" w:rsidRPr="00F4417A" w:rsidTr="00084B87">
        <w:trPr>
          <w:trHeight w:val="555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43ED" w:rsidRPr="002A0F11" w:rsidRDefault="00FF43ED" w:rsidP="00277862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序号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43ED" w:rsidRPr="002A0F11" w:rsidRDefault="00FF43ED" w:rsidP="00277862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企业名称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43ED" w:rsidRPr="002A0F11" w:rsidRDefault="00FF43ED" w:rsidP="00277862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注册地址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43ED" w:rsidRPr="002A0F11" w:rsidRDefault="00FF43ED" w:rsidP="00277862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法定代表人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43ED" w:rsidRPr="002A0F11" w:rsidRDefault="00FF43ED" w:rsidP="00277862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企业负责人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43ED" w:rsidRPr="002A0F11" w:rsidRDefault="00FF43ED" w:rsidP="00277862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质量负责人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43ED" w:rsidRPr="002A0F11" w:rsidRDefault="00FF43ED" w:rsidP="00277862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许可证证号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43ED" w:rsidRPr="002A0F11" w:rsidRDefault="00FF43ED" w:rsidP="00277862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  <w:t>GSP</w:t>
            </w: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证书编号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43ED" w:rsidRPr="002A0F11" w:rsidRDefault="00FF43ED" w:rsidP="00277862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经营方式</w:t>
            </w:r>
          </w:p>
        </w:tc>
        <w:tc>
          <w:tcPr>
            <w:tcW w:w="2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43ED" w:rsidRPr="002A0F11" w:rsidRDefault="00FF43ED" w:rsidP="00277862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注销部门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43ED" w:rsidRPr="002A0F11" w:rsidRDefault="00FF43ED" w:rsidP="00277862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注销日期</w:t>
            </w:r>
          </w:p>
        </w:tc>
      </w:tr>
      <w:tr w:rsidR="00FF43ED" w:rsidRPr="00F4417A" w:rsidTr="002A0F11">
        <w:trPr>
          <w:trHeight w:val="67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3ED" w:rsidRPr="002A0F11" w:rsidRDefault="00FF43ED" w:rsidP="002A0F11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2"/>
                <w:szCs w:val="22"/>
              </w:rPr>
            </w:pPr>
            <w:r w:rsidRPr="002A0F11">
              <w:rPr>
                <w:rFonts w:ascii="仿宋_GB2312" w:eastAsia="仿宋_GB2312" w:hAnsi="宋体" w:cs="宋体"/>
                <w:kern w:val="0"/>
                <w:sz w:val="22"/>
                <w:szCs w:val="22"/>
              </w:rPr>
              <w:t>1</w:t>
            </w:r>
          </w:p>
        </w:tc>
        <w:tc>
          <w:tcPr>
            <w:tcW w:w="2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43ED" w:rsidRPr="002A0F11" w:rsidRDefault="00FF43ED" w:rsidP="002A0F11">
            <w:pPr>
              <w:jc w:val="center"/>
              <w:rPr>
                <w:rFonts w:ascii="仿宋_GB2312" w:eastAsia="仿宋_GB2312" w:hAnsi="宋体" w:cs="宋体"/>
                <w:color w:val="000000"/>
                <w:sz w:val="22"/>
                <w:szCs w:val="22"/>
              </w:rPr>
            </w:pPr>
            <w:r w:rsidRPr="002A0F11">
              <w:rPr>
                <w:rFonts w:ascii="仿宋_GB2312" w:eastAsia="仿宋_GB2312" w:hint="eastAsia"/>
                <w:color w:val="000000"/>
                <w:sz w:val="22"/>
                <w:szCs w:val="22"/>
              </w:rPr>
              <w:t>天津旭润嘉民医药销售有限公司第一分公司</w:t>
            </w:r>
          </w:p>
          <w:p w:rsidR="00FF43ED" w:rsidRPr="002A0F11" w:rsidRDefault="00FF43ED" w:rsidP="002A0F11">
            <w:pPr>
              <w:jc w:val="center"/>
              <w:rPr>
                <w:rFonts w:ascii="仿宋_GB2312" w:eastAsia="仿宋_GB2312" w:cs="宋体"/>
                <w:sz w:val="22"/>
                <w:szCs w:val="22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43ED" w:rsidRPr="002A0F11" w:rsidRDefault="00FF43ED" w:rsidP="002A0F11">
            <w:pPr>
              <w:jc w:val="center"/>
              <w:rPr>
                <w:rFonts w:ascii="仿宋_GB2312" w:eastAsia="仿宋_GB2312" w:hAnsi="宋体" w:cs="宋体"/>
                <w:color w:val="000000"/>
                <w:sz w:val="22"/>
                <w:szCs w:val="22"/>
              </w:rPr>
            </w:pPr>
            <w:r w:rsidRPr="002A0F11">
              <w:rPr>
                <w:rFonts w:ascii="仿宋_GB2312" w:eastAsia="仿宋_GB2312" w:hint="eastAsia"/>
                <w:color w:val="000000"/>
                <w:sz w:val="22"/>
                <w:szCs w:val="22"/>
              </w:rPr>
              <w:t>天津市滨海新区中心商务区河滨里</w:t>
            </w:r>
            <w:r w:rsidRPr="002A0F11">
              <w:rPr>
                <w:rFonts w:ascii="仿宋_GB2312" w:eastAsia="仿宋_GB2312"/>
                <w:color w:val="000000"/>
                <w:sz w:val="22"/>
                <w:szCs w:val="22"/>
              </w:rPr>
              <w:t>17</w:t>
            </w:r>
            <w:r w:rsidRPr="002A0F11">
              <w:rPr>
                <w:rFonts w:ascii="仿宋_GB2312" w:eastAsia="仿宋_GB2312" w:hint="eastAsia"/>
                <w:color w:val="000000"/>
                <w:sz w:val="22"/>
                <w:szCs w:val="22"/>
              </w:rPr>
              <w:t>栋底商</w:t>
            </w:r>
            <w:r w:rsidRPr="002A0F11">
              <w:rPr>
                <w:rFonts w:ascii="仿宋_GB2312" w:eastAsia="仿宋_GB2312"/>
                <w:color w:val="000000"/>
                <w:sz w:val="22"/>
                <w:szCs w:val="22"/>
              </w:rPr>
              <w:t>16</w:t>
            </w:r>
            <w:r w:rsidRPr="002A0F11">
              <w:rPr>
                <w:rFonts w:ascii="仿宋_GB2312" w:eastAsia="仿宋_GB2312" w:hint="eastAsia"/>
                <w:color w:val="000000"/>
                <w:sz w:val="22"/>
                <w:szCs w:val="22"/>
              </w:rPr>
              <w:t>号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43ED" w:rsidRPr="002A0F11" w:rsidRDefault="00FF43ED" w:rsidP="002A0F11">
            <w:pPr>
              <w:jc w:val="center"/>
              <w:rPr>
                <w:rFonts w:ascii="仿宋_GB2312" w:eastAsia="仿宋_GB2312" w:hAnsi="宋体" w:cs="宋体"/>
                <w:color w:val="000000"/>
                <w:sz w:val="22"/>
                <w:szCs w:val="22"/>
              </w:rPr>
            </w:pPr>
            <w:r w:rsidRPr="002A0F11">
              <w:rPr>
                <w:rFonts w:ascii="仿宋_GB2312" w:eastAsia="仿宋_GB2312"/>
                <w:color w:val="000000"/>
                <w:sz w:val="22"/>
                <w:szCs w:val="22"/>
              </w:rPr>
              <w:t>***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43ED" w:rsidRPr="002A0F11" w:rsidRDefault="00FF43ED" w:rsidP="002A0F11">
            <w:pPr>
              <w:jc w:val="center"/>
              <w:rPr>
                <w:rFonts w:ascii="仿宋_GB2312" w:eastAsia="仿宋_GB2312" w:hAnsi="宋体" w:cs="宋体"/>
                <w:color w:val="000000"/>
                <w:sz w:val="22"/>
                <w:szCs w:val="22"/>
              </w:rPr>
            </w:pPr>
            <w:r w:rsidRPr="002A0F11">
              <w:rPr>
                <w:rFonts w:ascii="仿宋_GB2312" w:eastAsia="仿宋_GB2312" w:hint="eastAsia"/>
                <w:color w:val="000000"/>
                <w:sz w:val="22"/>
                <w:szCs w:val="22"/>
              </w:rPr>
              <w:t>刘洁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43ED" w:rsidRPr="002A0F11" w:rsidRDefault="00FF43ED" w:rsidP="002A0F11">
            <w:pPr>
              <w:jc w:val="center"/>
              <w:rPr>
                <w:rFonts w:ascii="仿宋_GB2312" w:eastAsia="仿宋_GB2312" w:hAnsi="宋体" w:cs="宋体"/>
                <w:color w:val="000000"/>
                <w:sz w:val="22"/>
                <w:szCs w:val="22"/>
              </w:rPr>
            </w:pPr>
            <w:r w:rsidRPr="002A0F11">
              <w:rPr>
                <w:rFonts w:ascii="仿宋_GB2312" w:eastAsia="仿宋_GB2312" w:hint="eastAsia"/>
                <w:color w:val="000000"/>
                <w:sz w:val="22"/>
                <w:szCs w:val="22"/>
              </w:rPr>
              <w:t>刘洁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43ED" w:rsidRPr="002A0F11" w:rsidRDefault="00FF43ED" w:rsidP="002A0F11">
            <w:pPr>
              <w:jc w:val="center"/>
              <w:rPr>
                <w:rFonts w:ascii="仿宋_GB2312" w:eastAsia="仿宋_GB2312" w:hAnsi="宋体" w:cs="宋体"/>
                <w:color w:val="000000"/>
                <w:sz w:val="22"/>
                <w:szCs w:val="22"/>
              </w:rPr>
            </w:pPr>
            <w:r w:rsidRPr="002A0F11">
              <w:rPr>
                <w:rFonts w:ascii="仿宋_GB2312" w:eastAsia="仿宋_GB2312" w:hint="eastAsia"/>
                <w:color w:val="000000"/>
                <w:sz w:val="22"/>
                <w:szCs w:val="22"/>
              </w:rPr>
              <w:t>津</w:t>
            </w:r>
            <w:r w:rsidRPr="002A0F11">
              <w:rPr>
                <w:rFonts w:ascii="仿宋_GB2312" w:eastAsia="仿宋_GB2312"/>
                <w:color w:val="000000"/>
                <w:sz w:val="22"/>
                <w:szCs w:val="22"/>
              </w:rPr>
              <w:t>DA116010382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43ED" w:rsidRPr="002A0F11" w:rsidRDefault="00FF43ED" w:rsidP="002A0F11">
            <w:pPr>
              <w:jc w:val="center"/>
              <w:rPr>
                <w:rFonts w:ascii="仿宋_GB2312" w:eastAsia="仿宋_GB2312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43ED" w:rsidRPr="002A0F11" w:rsidRDefault="00FF43ED" w:rsidP="002A0F11">
            <w:pPr>
              <w:jc w:val="center"/>
              <w:rPr>
                <w:rFonts w:ascii="仿宋_GB2312" w:eastAsia="仿宋_GB2312" w:hAnsi="宋体" w:cs="宋体"/>
                <w:color w:val="000000"/>
                <w:sz w:val="22"/>
                <w:szCs w:val="22"/>
              </w:rPr>
            </w:pPr>
            <w:r w:rsidRPr="002A0F11">
              <w:rPr>
                <w:rFonts w:ascii="仿宋_GB2312" w:eastAsia="仿宋_GB2312" w:hint="eastAsia"/>
                <w:color w:val="000000"/>
                <w:sz w:val="22"/>
                <w:szCs w:val="22"/>
              </w:rPr>
              <w:t>零售</w:t>
            </w:r>
          </w:p>
        </w:tc>
        <w:tc>
          <w:tcPr>
            <w:tcW w:w="2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43ED" w:rsidRPr="002A0F11" w:rsidRDefault="00FF43ED" w:rsidP="002A0F11">
            <w:pPr>
              <w:widowControl/>
              <w:jc w:val="center"/>
              <w:rPr>
                <w:rFonts w:ascii="仿宋_GB2312" w:eastAsia="仿宋_GB2312" w:cs="宋体"/>
                <w:kern w:val="0"/>
                <w:sz w:val="22"/>
                <w:szCs w:val="22"/>
              </w:rPr>
            </w:pPr>
            <w:r w:rsidRPr="002A0F11">
              <w:rPr>
                <w:rFonts w:ascii="仿宋_GB2312" w:eastAsia="仿宋_GB2312" w:hAnsi="宋体" w:cs="宋体" w:hint="eastAsia"/>
                <w:kern w:val="0"/>
                <w:sz w:val="22"/>
                <w:szCs w:val="22"/>
              </w:rPr>
              <w:t>天津市滨海新区市场监督管理局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43ED" w:rsidRPr="002A0F11" w:rsidRDefault="00FF43ED" w:rsidP="002A0F11">
            <w:pPr>
              <w:jc w:val="center"/>
              <w:rPr>
                <w:rFonts w:ascii="仿宋_GB2312" w:eastAsia="仿宋_GB2312" w:hAnsi="宋体" w:cs="宋体"/>
                <w:color w:val="000000"/>
                <w:sz w:val="22"/>
                <w:szCs w:val="22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5"/>
                <w:attr w:name="Month" w:val="9"/>
                <w:attr w:name="Year" w:val="2020"/>
              </w:smartTagPr>
              <w:r w:rsidRPr="002A0F11">
                <w:rPr>
                  <w:rFonts w:ascii="仿宋_GB2312" w:eastAsia="仿宋_GB2312"/>
                  <w:color w:val="000000"/>
                  <w:sz w:val="22"/>
                  <w:szCs w:val="22"/>
                </w:rPr>
                <w:t>2020</w:t>
              </w:r>
              <w:r w:rsidRPr="002A0F11">
                <w:rPr>
                  <w:rFonts w:ascii="仿宋_GB2312" w:eastAsia="仿宋_GB2312" w:hint="eastAsia"/>
                  <w:color w:val="000000"/>
                  <w:sz w:val="22"/>
                  <w:szCs w:val="22"/>
                </w:rPr>
                <w:t>年</w:t>
              </w:r>
              <w:r w:rsidRPr="002A0F11">
                <w:rPr>
                  <w:rFonts w:ascii="仿宋_GB2312" w:eastAsia="仿宋_GB2312"/>
                  <w:color w:val="000000"/>
                  <w:sz w:val="22"/>
                  <w:szCs w:val="22"/>
                </w:rPr>
                <w:t>9</w:t>
              </w:r>
              <w:r w:rsidRPr="002A0F11">
                <w:rPr>
                  <w:rFonts w:ascii="仿宋_GB2312" w:eastAsia="仿宋_GB2312" w:hint="eastAsia"/>
                  <w:color w:val="000000"/>
                  <w:sz w:val="22"/>
                  <w:szCs w:val="22"/>
                </w:rPr>
                <w:t>月</w:t>
              </w:r>
              <w:r w:rsidRPr="002A0F11">
                <w:rPr>
                  <w:rFonts w:ascii="仿宋_GB2312" w:eastAsia="仿宋_GB2312"/>
                  <w:color w:val="000000"/>
                  <w:sz w:val="22"/>
                  <w:szCs w:val="22"/>
                </w:rPr>
                <w:t>15</w:t>
              </w:r>
              <w:r w:rsidRPr="002A0F11">
                <w:rPr>
                  <w:rFonts w:ascii="仿宋_GB2312" w:eastAsia="仿宋_GB2312" w:hint="eastAsia"/>
                  <w:color w:val="000000"/>
                  <w:sz w:val="22"/>
                  <w:szCs w:val="22"/>
                </w:rPr>
                <w:t>日</w:t>
              </w:r>
            </w:smartTag>
          </w:p>
        </w:tc>
      </w:tr>
    </w:tbl>
    <w:p w:rsidR="00FF43ED" w:rsidRPr="008B437A" w:rsidRDefault="00FF43ED" w:rsidP="00FF43ED">
      <w:pPr>
        <w:ind w:firstLineChars="100" w:firstLine="31680"/>
        <w:jc w:val="left"/>
        <w:rPr>
          <w:rFonts w:ascii="黑体" w:eastAsia="黑体" w:hAnsi="黑体" w:cs="宋体"/>
          <w:kern w:val="0"/>
          <w:sz w:val="32"/>
          <w:szCs w:val="32"/>
        </w:rPr>
      </w:pPr>
    </w:p>
    <w:p w:rsidR="00FF43ED" w:rsidRDefault="00FF43ED"/>
    <w:sectPr w:rsidR="00FF43ED" w:rsidSect="00084B8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43ED" w:rsidRDefault="00FF43ED" w:rsidP="00AF4958">
      <w:r>
        <w:separator/>
      </w:r>
    </w:p>
  </w:endnote>
  <w:endnote w:type="continuationSeparator" w:id="0">
    <w:p w:rsidR="00FF43ED" w:rsidRDefault="00FF43ED" w:rsidP="00AF49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43ED" w:rsidRDefault="00FF43ED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43ED" w:rsidRDefault="00FF43ED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43ED" w:rsidRDefault="00FF43E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43ED" w:rsidRDefault="00FF43ED" w:rsidP="00AF4958">
      <w:r>
        <w:separator/>
      </w:r>
    </w:p>
  </w:footnote>
  <w:footnote w:type="continuationSeparator" w:id="0">
    <w:p w:rsidR="00FF43ED" w:rsidRDefault="00FF43ED" w:rsidP="00AF495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43ED" w:rsidRDefault="00FF43ED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43ED" w:rsidRDefault="00FF43ED" w:rsidP="002A0F11">
    <w:pPr>
      <w:pStyle w:val="Header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43ED" w:rsidRDefault="00FF43ED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84B87"/>
    <w:rsid w:val="00012B9C"/>
    <w:rsid w:val="00013328"/>
    <w:rsid w:val="00025E51"/>
    <w:rsid w:val="0003187C"/>
    <w:rsid w:val="000372AC"/>
    <w:rsid w:val="00043C57"/>
    <w:rsid w:val="0005759C"/>
    <w:rsid w:val="00084B87"/>
    <w:rsid w:val="000B624F"/>
    <w:rsid w:val="000D07A1"/>
    <w:rsid w:val="000D2A21"/>
    <w:rsid w:val="000E31D5"/>
    <w:rsid w:val="00164D4F"/>
    <w:rsid w:val="00173D71"/>
    <w:rsid w:val="001A089E"/>
    <w:rsid w:val="0021161C"/>
    <w:rsid w:val="0024093E"/>
    <w:rsid w:val="00243E98"/>
    <w:rsid w:val="002646DC"/>
    <w:rsid w:val="002752EF"/>
    <w:rsid w:val="00277862"/>
    <w:rsid w:val="002815FD"/>
    <w:rsid w:val="00287DBA"/>
    <w:rsid w:val="00290DB9"/>
    <w:rsid w:val="002A0F11"/>
    <w:rsid w:val="002A0F44"/>
    <w:rsid w:val="002A2F41"/>
    <w:rsid w:val="0030632F"/>
    <w:rsid w:val="003076C5"/>
    <w:rsid w:val="0031550F"/>
    <w:rsid w:val="00330E67"/>
    <w:rsid w:val="00342D15"/>
    <w:rsid w:val="003C4E80"/>
    <w:rsid w:val="003C7C0F"/>
    <w:rsid w:val="003D43C3"/>
    <w:rsid w:val="003E0DA6"/>
    <w:rsid w:val="003E2FAC"/>
    <w:rsid w:val="0043314A"/>
    <w:rsid w:val="0048766E"/>
    <w:rsid w:val="0049422B"/>
    <w:rsid w:val="004B060E"/>
    <w:rsid w:val="004E3408"/>
    <w:rsid w:val="00501FDB"/>
    <w:rsid w:val="00503E5B"/>
    <w:rsid w:val="0054612E"/>
    <w:rsid w:val="005A1298"/>
    <w:rsid w:val="005B20BD"/>
    <w:rsid w:val="005B5171"/>
    <w:rsid w:val="005B7C8B"/>
    <w:rsid w:val="005D678D"/>
    <w:rsid w:val="00644496"/>
    <w:rsid w:val="00680065"/>
    <w:rsid w:val="006A2A1A"/>
    <w:rsid w:val="006C5392"/>
    <w:rsid w:val="006E2566"/>
    <w:rsid w:val="006F25D4"/>
    <w:rsid w:val="00735E13"/>
    <w:rsid w:val="0075351A"/>
    <w:rsid w:val="00766A9D"/>
    <w:rsid w:val="007919CD"/>
    <w:rsid w:val="007B463B"/>
    <w:rsid w:val="007B4BFC"/>
    <w:rsid w:val="007F6814"/>
    <w:rsid w:val="00867814"/>
    <w:rsid w:val="00894FC1"/>
    <w:rsid w:val="008B2B2A"/>
    <w:rsid w:val="008B437A"/>
    <w:rsid w:val="008B4739"/>
    <w:rsid w:val="008E2D5F"/>
    <w:rsid w:val="008F1E8C"/>
    <w:rsid w:val="008F4C6B"/>
    <w:rsid w:val="00900ABC"/>
    <w:rsid w:val="00907B0A"/>
    <w:rsid w:val="009273A4"/>
    <w:rsid w:val="00940631"/>
    <w:rsid w:val="00947605"/>
    <w:rsid w:val="009938BD"/>
    <w:rsid w:val="00995EB7"/>
    <w:rsid w:val="009A14DD"/>
    <w:rsid w:val="009A614E"/>
    <w:rsid w:val="009B1198"/>
    <w:rsid w:val="009C7A48"/>
    <w:rsid w:val="009D2281"/>
    <w:rsid w:val="009D5AC4"/>
    <w:rsid w:val="00A20AC7"/>
    <w:rsid w:val="00A20FF6"/>
    <w:rsid w:val="00A2576E"/>
    <w:rsid w:val="00A90566"/>
    <w:rsid w:val="00AD7243"/>
    <w:rsid w:val="00AF4958"/>
    <w:rsid w:val="00AF7EF5"/>
    <w:rsid w:val="00B142B1"/>
    <w:rsid w:val="00B625D9"/>
    <w:rsid w:val="00B74A0B"/>
    <w:rsid w:val="00BA0F26"/>
    <w:rsid w:val="00BA3863"/>
    <w:rsid w:val="00BF5B50"/>
    <w:rsid w:val="00C03787"/>
    <w:rsid w:val="00C03918"/>
    <w:rsid w:val="00C1034A"/>
    <w:rsid w:val="00C1111B"/>
    <w:rsid w:val="00C41945"/>
    <w:rsid w:val="00C80F8A"/>
    <w:rsid w:val="00CB0319"/>
    <w:rsid w:val="00CD1C97"/>
    <w:rsid w:val="00CD7E10"/>
    <w:rsid w:val="00D36778"/>
    <w:rsid w:val="00D55944"/>
    <w:rsid w:val="00D6691C"/>
    <w:rsid w:val="00D71F2C"/>
    <w:rsid w:val="00D7553A"/>
    <w:rsid w:val="00DA369B"/>
    <w:rsid w:val="00DA78EA"/>
    <w:rsid w:val="00E06A99"/>
    <w:rsid w:val="00E71DAF"/>
    <w:rsid w:val="00E940A3"/>
    <w:rsid w:val="00EE6FA6"/>
    <w:rsid w:val="00EF1D89"/>
    <w:rsid w:val="00F0081A"/>
    <w:rsid w:val="00F37FF4"/>
    <w:rsid w:val="00F4417A"/>
    <w:rsid w:val="00F458CA"/>
    <w:rsid w:val="00F5386E"/>
    <w:rsid w:val="00F7249B"/>
    <w:rsid w:val="00F83286"/>
    <w:rsid w:val="00FA014B"/>
    <w:rsid w:val="00FE3795"/>
    <w:rsid w:val="00FE78AF"/>
    <w:rsid w:val="00FF43ED"/>
    <w:rsid w:val="00FF50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4B87"/>
    <w:pPr>
      <w:widowControl w:val="0"/>
      <w:jc w:val="both"/>
    </w:pPr>
    <w:rPr>
      <w:rFonts w:ascii="Times New Roman" w:hAnsi="Times New Roman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AF49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AF4958"/>
    <w:rPr>
      <w:rFonts w:ascii="Times New Roman" w:eastAsia="宋体" w:hAnsi="Times New Roman"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AF495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AF4958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8774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4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4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4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4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4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4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4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4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4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4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4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4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4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4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4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1</Pages>
  <Words>27</Words>
  <Characters>158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附件3：</dc:title>
  <dc:subject/>
  <dc:creator>李晓</dc:creator>
  <cp:keywords/>
  <dc:description/>
  <cp:lastModifiedBy>郭筱祎</cp:lastModifiedBy>
  <cp:revision>2</cp:revision>
  <dcterms:created xsi:type="dcterms:W3CDTF">2020-09-21T07:06:00Z</dcterms:created>
  <dcterms:modified xsi:type="dcterms:W3CDTF">2020-09-21T07:06:00Z</dcterms:modified>
</cp:coreProperties>
</file>