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5"/>
        <w:gridCol w:w="1926"/>
        <w:gridCol w:w="1367"/>
        <w:gridCol w:w="855"/>
        <w:gridCol w:w="900"/>
        <w:gridCol w:w="902"/>
        <w:gridCol w:w="1143"/>
        <w:gridCol w:w="1937"/>
        <w:gridCol w:w="600"/>
        <w:gridCol w:w="1395"/>
        <w:gridCol w:w="960"/>
        <w:gridCol w:w="1305"/>
        <w:gridCol w:w="1314"/>
      </w:tblGrid>
      <w:tr w:rsidR="00C76A13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6A13" w:rsidRDefault="00C76A13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C76A13" w:rsidRPr="00F7132C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C76A13" w:rsidRPr="005B20BD" w:rsidTr="008E4ADC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DB56F2" w:rsidRDefault="00C76A13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C76A13" w:rsidRPr="005B20BD" w:rsidTr="002B2872">
        <w:trPr>
          <w:trHeight w:val="79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8E4ADC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6D2384">
              <w:rPr>
                <w:rFonts w:ascii="仿宋_GB2312" w:eastAsia="仿宋_GB2312" w:cs="宋体"/>
                <w:kern w:val="0"/>
                <w:szCs w:val="21"/>
              </w:rPr>
              <w:t>1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天津花园路药品销售有限公司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天津市滨海新区胡家园中三路以西和角路以北中四路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180</w:t>
            </w: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卢江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王传云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王传云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DA116010322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中成药、中药饮片、化学药制剂、抗生素制剂、生化药品、生物制品（除疫苗、血液制品，不含冷藏、冷冻药品）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8"/>
                <w:attr w:name="Month" w:val="09"/>
                <w:attr w:name="Year" w:val="2020"/>
              </w:smartTagPr>
              <w:r w:rsidRPr="006D2384">
                <w:rPr>
                  <w:rFonts w:ascii="仿宋_GB2312" w:eastAsia="仿宋_GB2312"/>
                  <w:color w:val="000000"/>
                  <w:szCs w:val="21"/>
                </w:rPr>
                <w:t>2020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09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08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7"/>
                <w:attr w:name="Month" w:val="09"/>
                <w:attr w:name="Year" w:val="2025"/>
              </w:smartTagPr>
              <w:r w:rsidRPr="006D2384">
                <w:rPr>
                  <w:rFonts w:ascii="仿宋_GB2312" w:eastAsia="仿宋_GB2312"/>
                  <w:color w:val="000000"/>
                  <w:szCs w:val="21"/>
                </w:rPr>
                <w:t>2025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09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07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</w:tr>
      <w:tr w:rsidR="00C76A13" w:rsidTr="002B2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5" w:type="dxa"/>
            <w:vAlign w:val="center"/>
          </w:tcPr>
          <w:p w:rsidR="00C76A13" w:rsidRPr="006D2384" w:rsidRDefault="00C76A13" w:rsidP="008E4ADC">
            <w:pPr>
              <w:jc w:val="center"/>
              <w:rPr>
                <w:rFonts w:ascii="仿宋_GB2312" w:eastAsia="仿宋_GB2312"/>
                <w:szCs w:val="21"/>
              </w:rPr>
            </w:pPr>
            <w:r w:rsidRPr="006D2384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1926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天津瑞澄大药房医药连锁有限责任公司滨海新区福州道店</w:t>
            </w:r>
          </w:p>
        </w:tc>
        <w:tc>
          <w:tcPr>
            <w:tcW w:w="1367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天津市滨海新区迁安里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5-15</w:t>
            </w:r>
          </w:p>
        </w:tc>
        <w:tc>
          <w:tcPr>
            <w:tcW w:w="855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闵丽</w:t>
            </w:r>
          </w:p>
        </w:tc>
        <w:tc>
          <w:tcPr>
            <w:tcW w:w="902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高芳</w:t>
            </w:r>
          </w:p>
        </w:tc>
        <w:tc>
          <w:tcPr>
            <w:tcW w:w="1143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CB1030002-089</w:t>
            </w:r>
          </w:p>
        </w:tc>
        <w:tc>
          <w:tcPr>
            <w:tcW w:w="600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零售连锁</w:t>
            </w:r>
          </w:p>
        </w:tc>
        <w:tc>
          <w:tcPr>
            <w:tcW w:w="1395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中成药；中药饮片（精品包装）；化学药制剂；抗生素制剂；生化药品；生物制品（除疫苗、血液制品）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/>
                <w:szCs w:val="21"/>
              </w:rPr>
            </w:pPr>
            <w:r w:rsidRPr="006D2384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09"/>
                <w:attr w:name="Year" w:val="2020"/>
              </w:smartTagPr>
              <w:r w:rsidRPr="006D2384">
                <w:rPr>
                  <w:rFonts w:ascii="仿宋_GB2312" w:eastAsia="仿宋_GB2312"/>
                  <w:color w:val="000000"/>
                  <w:szCs w:val="21"/>
                </w:rPr>
                <w:t>2020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09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11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1314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09"/>
                <w:attr w:name="Year" w:val="2025"/>
              </w:smartTagPr>
              <w:r w:rsidRPr="006D2384">
                <w:rPr>
                  <w:rFonts w:ascii="仿宋_GB2312" w:eastAsia="仿宋_GB2312"/>
                  <w:color w:val="000000"/>
                  <w:szCs w:val="21"/>
                </w:rPr>
                <w:t>2025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09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10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</w:tr>
      <w:tr w:rsidR="00C76A13" w:rsidTr="002B2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5" w:type="dxa"/>
            <w:vAlign w:val="center"/>
          </w:tcPr>
          <w:p w:rsidR="00C76A13" w:rsidRPr="006D2384" w:rsidRDefault="00C76A13" w:rsidP="008E4ADC">
            <w:pPr>
              <w:jc w:val="center"/>
              <w:rPr>
                <w:rFonts w:ascii="仿宋_GB2312" w:eastAsia="仿宋_GB2312"/>
                <w:szCs w:val="21"/>
              </w:rPr>
            </w:pPr>
            <w:r w:rsidRPr="006D2384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1926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天津瑞澄大药房医药连锁有限责任公司滨海新区静安里店</w:t>
            </w:r>
          </w:p>
        </w:tc>
        <w:tc>
          <w:tcPr>
            <w:tcW w:w="1367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天津市滨海新区扬州道北静安里商业网点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A-1</w:t>
            </w: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55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00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闵丽</w:t>
            </w:r>
          </w:p>
        </w:tc>
        <w:tc>
          <w:tcPr>
            <w:tcW w:w="902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叶茂</w:t>
            </w:r>
          </w:p>
        </w:tc>
        <w:tc>
          <w:tcPr>
            <w:tcW w:w="1143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937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CB1030002-070</w:t>
            </w:r>
          </w:p>
        </w:tc>
        <w:tc>
          <w:tcPr>
            <w:tcW w:w="600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零售连锁</w:t>
            </w:r>
          </w:p>
        </w:tc>
        <w:tc>
          <w:tcPr>
            <w:tcW w:w="1395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D2384">
              <w:rPr>
                <w:rFonts w:ascii="仿宋_GB2312" w:eastAsia="仿宋_GB2312" w:hint="eastAsia"/>
                <w:color w:val="000000"/>
                <w:szCs w:val="21"/>
              </w:rPr>
              <w:t>中成药；中药饮片（精品包装）；化学药制剂；抗生素制剂；生化药品；生物制品（除疫苗、血液制品）</w:t>
            </w:r>
            <w:r w:rsidRPr="006D2384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960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/>
                <w:szCs w:val="21"/>
              </w:rPr>
            </w:pPr>
            <w:r w:rsidRPr="006D2384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05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09"/>
                <w:attr w:name="Year" w:val="2020"/>
              </w:smartTagPr>
              <w:r w:rsidRPr="006D2384">
                <w:rPr>
                  <w:rFonts w:ascii="仿宋_GB2312" w:eastAsia="仿宋_GB2312"/>
                  <w:color w:val="000000"/>
                  <w:szCs w:val="21"/>
                </w:rPr>
                <w:t>2020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09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11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1314" w:type="dxa"/>
            <w:vAlign w:val="center"/>
          </w:tcPr>
          <w:p w:rsidR="00C76A13" w:rsidRPr="006D2384" w:rsidRDefault="00C76A13" w:rsidP="002B287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09"/>
                <w:attr w:name="Year" w:val="2025"/>
              </w:smartTagPr>
              <w:r w:rsidRPr="006D2384">
                <w:rPr>
                  <w:rFonts w:ascii="仿宋_GB2312" w:eastAsia="仿宋_GB2312"/>
                  <w:color w:val="000000"/>
                  <w:szCs w:val="21"/>
                </w:rPr>
                <w:t>2025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09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D2384">
                <w:rPr>
                  <w:rFonts w:ascii="仿宋_GB2312" w:eastAsia="仿宋_GB2312"/>
                  <w:color w:val="000000"/>
                  <w:szCs w:val="21"/>
                </w:rPr>
                <w:t>10</w:t>
              </w:r>
              <w:r w:rsidRPr="006D2384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</w:tr>
    </w:tbl>
    <w:p w:rsidR="00C76A13" w:rsidRDefault="00C76A13"/>
    <w:sectPr w:rsidR="00C76A13" w:rsidSect="00F713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A13" w:rsidRDefault="00C76A13" w:rsidP="00E46100">
      <w:r>
        <w:separator/>
      </w:r>
    </w:p>
  </w:endnote>
  <w:endnote w:type="continuationSeparator" w:id="0">
    <w:p w:rsidR="00C76A13" w:rsidRDefault="00C76A13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13" w:rsidRDefault="00C76A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13" w:rsidRDefault="00C76A1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13" w:rsidRDefault="00C76A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A13" w:rsidRDefault="00C76A13" w:rsidP="00E46100">
      <w:r>
        <w:separator/>
      </w:r>
    </w:p>
  </w:footnote>
  <w:footnote w:type="continuationSeparator" w:id="0">
    <w:p w:rsidR="00C76A13" w:rsidRDefault="00C76A13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13" w:rsidRDefault="00C76A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13" w:rsidRDefault="00C76A13" w:rsidP="008E4AD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13" w:rsidRDefault="00C76A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D18"/>
    <w:rsid w:val="00085BEC"/>
    <w:rsid w:val="00090B22"/>
    <w:rsid w:val="00095A43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91F37"/>
    <w:rsid w:val="001A089E"/>
    <w:rsid w:val="001A658C"/>
    <w:rsid w:val="001C0493"/>
    <w:rsid w:val="001C49A3"/>
    <w:rsid w:val="001D0526"/>
    <w:rsid w:val="001D6DA4"/>
    <w:rsid w:val="001F7D6A"/>
    <w:rsid w:val="00200C18"/>
    <w:rsid w:val="00201ADA"/>
    <w:rsid w:val="0020787E"/>
    <w:rsid w:val="002250C3"/>
    <w:rsid w:val="002325A6"/>
    <w:rsid w:val="00232D0E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65C3"/>
    <w:rsid w:val="003070BC"/>
    <w:rsid w:val="00315A2C"/>
    <w:rsid w:val="0035714E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2415"/>
    <w:rsid w:val="004842EF"/>
    <w:rsid w:val="00490DC8"/>
    <w:rsid w:val="00493520"/>
    <w:rsid w:val="004970C2"/>
    <w:rsid w:val="00497C6D"/>
    <w:rsid w:val="004A16F1"/>
    <w:rsid w:val="004A5518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60D4C"/>
    <w:rsid w:val="00567CDE"/>
    <w:rsid w:val="00570DC7"/>
    <w:rsid w:val="00571C1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2396C"/>
    <w:rsid w:val="00634A78"/>
    <w:rsid w:val="006501AB"/>
    <w:rsid w:val="006501CE"/>
    <w:rsid w:val="006544AB"/>
    <w:rsid w:val="00681D0E"/>
    <w:rsid w:val="00684EA4"/>
    <w:rsid w:val="006A334D"/>
    <w:rsid w:val="006A63CB"/>
    <w:rsid w:val="006A7445"/>
    <w:rsid w:val="006B54D0"/>
    <w:rsid w:val="006C275D"/>
    <w:rsid w:val="006D2384"/>
    <w:rsid w:val="006D4BD5"/>
    <w:rsid w:val="006E17A3"/>
    <w:rsid w:val="006E2566"/>
    <w:rsid w:val="006E4A60"/>
    <w:rsid w:val="006E6DDD"/>
    <w:rsid w:val="006F4A01"/>
    <w:rsid w:val="00700939"/>
    <w:rsid w:val="007053FA"/>
    <w:rsid w:val="0072226E"/>
    <w:rsid w:val="0072436C"/>
    <w:rsid w:val="00725C46"/>
    <w:rsid w:val="00746AF4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E1226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CA6"/>
    <w:rsid w:val="00935FD8"/>
    <w:rsid w:val="00941C59"/>
    <w:rsid w:val="00942936"/>
    <w:rsid w:val="0094520A"/>
    <w:rsid w:val="009512E2"/>
    <w:rsid w:val="00951358"/>
    <w:rsid w:val="009521EB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10AC3"/>
    <w:rsid w:val="00A41773"/>
    <w:rsid w:val="00A54602"/>
    <w:rsid w:val="00A56D89"/>
    <w:rsid w:val="00A71A7E"/>
    <w:rsid w:val="00A94F4E"/>
    <w:rsid w:val="00AC0BA5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819B5"/>
    <w:rsid w:val="00C82659"/>
    <w:rsid w:val="00C9103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1397"/>
    <w:rsid w:val="00D32A94"/>
    <w:rsid w:val="00D32FC2"/>
    <w:rsid w:val="00D42A61"/>
    <w:rsid w:val="00D44022"/>
    <w:rsid w:val="00D50D62"/>
    <w:rsid w:val="00D55FA6"/>
    <w:rsid w:val="00D61902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46100"/>
    <w:rsid w:val="00E56807"/>
    <w:rsid w:val="00E56AC1"/>
    <w:rsid w:val="00E5706E"/>
    <w:rsid w:val="00E608A7"/>
    <w:rsid w:val="00E80600"/>
    <w:rsid w:val="00E80BCB"/>
    <w:rsid w:val="00E811D4"/>
    <w:rsid w:val="00E8623C"/>
    <w:rsid w:val="00E940A3"/>
    <w:rsid w:val="00EA35F4"/>
    <w:rsid w:val="00EA5B00"/>
    <w:rsid w:val="00EB00FD"/>
    <w:rsid w:val="00EB2D7A"/>
    <w:rsid w:val="00EB4DB0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4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88</Words>
  <Characters>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2020-09-14T07:11:00Z</dcterms:created>
  <dcterms:modified xsi:type="dcterms:W3CDTF">2020-09-14T07:11:00Z</dcterms:modified>
</cp:coreProperties>
</file>