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795" w:rsidRDefault="00FE3795" w:rsidP="00FE3795">
      <w:pPr>
        <w:ind w:firstLineChars="100" w:firstLine="31680"/>
        <w:jc w:val="left"/>
        <w:rPr>
          <w:rFonts w:ascii="黑体" w:eastAsia="黑体" w:hAnsi="黑体" w:cs="宋体"/>
          <w:kern w:val="0"/>
          <w:sz w:val="32"/>
          <w:szCs w:val="32"/>
        </w:rPr>
      </w:pPr>
      <w:bookmarkStart w:id="0" w:name="_GoBack"/>
      <w:bookmarkEnd w:id="0"/>
      <w:r w:rsidRPr="00F83286"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>
        <w:rPr>
          <w:rFonts w:ascii="黑体" w:eastAsia="黑体" w:hAnsi="黑体" w:cs="宋体"/>
          <w:kern w:val="0"/>
          <w:sz w:val="32"/>
          <w:szCs w:val="32"/>
        </w:rPr>
        <w:t>4</w:t>
      </w:r>
      <w:r>
        <w:rPr>
          <w:rFonts w:ascii="黑体" w:eastAsia="黑体" w:hAnsi="黑体" w:cs="宋体" w:hint="eastAsia"/>
          <w:kern w:val="0"/>
          <w:sz w:val="32"/>
          <w:szCs w:val="32"/>
        </w:rPr>
        <w:t>：</w:t>
      </w:r>
    </w:p>
    <w:p w:rsidR="00FE3795" w:rsidRDefault="00FE3795"/>
    <w:tbl>
      <w:tblPr>
        <w:tblW w:w="15164" w:type="dxa"/>
        <w:tblInd w:w="93" w:type="dxa"/>
        <w:tblLook w:val="00A0"/>
      </w:tblPr>
      <w:tblGrid>
        <w:gridCol w:w="460"/>
        <w:gridCol w:w="2439"/>
        <w:gridCol w:w="1443"/>
        <w:gridCol w:w="902"/>
        <w:gridCol w:w="902"/>
        <w:gridCol w:w="902"/>
        <w:gridCol w:w="1623"/>
        <w:gridCol w:w="1533"/>
        <w:gridCol w:w="992"/>
        <w:gridCol w:w="2525"/>
        <w:gridCol w:w="1443"/>
      </w:tblGrid>
      <w:tr w:rsidR="00FE3795" w:rsidRPr="00F4417A" w:rsidTr="00084B87">
        <w:trPr>
          <w:trHeight w:val="720"/>
        </w:trPr>
        <w:tc>
          <w:tcPr>
            <w:tcW w:w="15164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3795" w:rsidRPr="004E3408" w:rsidRDefault="00FE3795" w:rsidP="00277862">
            <w:pPr>
              <w:widowControl/>
              <w:jc w:val="center"/>
              <w:rPr>
                <w:rFonts w:ascii="宋体" w:cs="宋体"/>
                <w:bCs/>
                <w:kern w:val="0"/>
                <w:sz w:val="32"/>
                <w:szCs w:val="32"/>
              </w:rPr>
            </w:pPr>
            <w:r w:rsidRPr="00F458CA">
              <w:rPr>
                <w:rFonts w:ascii="宋体" w:hAnsi="宋体" w:hint="eastAsia"/>
                <w:sz w:val="32"/>
                <w:szCs w:val="32"/>
              </w:rPr>
              <w:t>《</w:t>
            </w:r>
            <w:r w:rsidRPr="00F458CA">
              <w:rPr>
                <w:rFonts w:ascii="宋体" w:hAnsi="宋体" w:cs="宋体" w:hint="eastAsia"/>
                <w:bCs/>
                <w:kern w:val="0"/>
                <w:sz w:val="32"/>
                <w:szCs w:val="32"/>
              </w:rPr>
              <w:t>药品经营许可证》注销情况</w:t>
            </w:r>
          </w:p>
        </w:tc>
      </w:tr>
      <w:tr w:rsidR="00FE3795" w:rsidRPr="00F4417A" w:rsidTr="00084B87">
        <w:trPr>
          <w:trHeight w:val="55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3795" w:rsidRPr="00F4417A" w:rsidRDefault="00FE3795" w:rsidP="00277862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0"/>
              </w:rPr>
            </w:pPr>
            <w:r w:rsidRPr="00F4417A">
              <w:rPr>
                <w:rFonts w:ascii="宋体" w:hAnsi="宋体" w:cs="宋体" w:hint="eastAsia"/>
                <w:b/>
                <w:bCs/>
                <w:kern w:val="0"/>
                <w:sz w:val="20"/>
              </w:rPr>
              <w:t>序号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3795" w:rsidRPr="00F4417A" w:rsidRDefault="00FE3795" w:rsidP="00277862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0"/>
              </w:rPr>
            </w:pPr>
            <w:r w:rsidRPr="00F4417A">
              <w:rPr>
                <w:rFonts w:ascii="宋体" w:hAnsi="宋体" w:cs="宋体" w:hint="eastAsia"/>
                <w:b/>
                <w:bCs/>
                <w:kern w:val="0"/>
                <w:sz w:val="20"/>
              </w:rPr>
              <w:t>企业名称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3795" w:rsidRPr="00F4417A" w:rsidRDefault="00FE3795" w:rsidP="00277862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0"/>
              </w:rPr>
            </w:pP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注册地址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3795" w:rsidRPr="00F4417A" w:rsidRDefault="00FE3795" w:rsidP="00277862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0"/>
              </w:rPr>
            </w:pPr>
            <w:r w:rsidRPr="00F4417A">
              <w:rPr>
                <w:rFonts w:ascii="宋体" w:hAnsi="宋体" w:cs="宋体" w:hint="eastAsia"/>
                <w:b/>
                <w:bCs/>
                <w:kern w:val="0"/>
                <w:sz w:val="20"/>
              </w:rPr>
              <w:t>法</w:t>
            </w:r>
            <w:r>
              <w:rPr>
                <w:rFonts w:ascii="宋体" w:hAnsi="宋体" w:cs="宋体" w:hint="eastAsia"/>
                <w:b/>
                <w:bCs/>
                <w:kern w:val="0"/>
                <w:sz w:val="20"/>
              </w:rPr>
              <w:t>定</w:t>
            </w:r>
            <w:r w:rsidRPr="00F4417A">
              <w:rPr>
                <w:rFonts w:ascii="宋体" w:hAnsi="宋体" w:cs="宋体" w:hint="eastAsia"/>
                <w:b/>
                <w:bCs/>
                <w:kern w:val="0"/>
                <w:sz w:val="20"/>
              </w:rPr>
              <w:t>代表</w:t>
            </w:r>
            <w:r>
              <w:rPr>
                <w:rFonts w:ascii="宋体" w:hAnsi="宋体" w:cs="宋体" w:hint="eastAsia"/>
                <w:b/>
                <w:bCs/>
                <w:kern w:val="0"/>
                <w:sz w:val="20"/>
              </w:rPr>
              <w:t>人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3795" w:rsidRPr="005B20BD" w:rsidRDefault="00FE3795" w:rsidP="00277862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企业负责人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3795" w:rsidRPr="005B20BD" w:rsidRDefault="00FE3795" w:rsidP="00277862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质量负责人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3795" w:rsidRPr="005B20BD" w:rsidRDefault="00FE3795" w:rsidP="00277862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许可证证号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3795" w:rsidRPr="005B20BD" w:rsidRDefault="00FE3795" w:rsidP="00277862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  <w:t>GSP</w:t>
            </w: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证书编号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3795" w:rsidRPr="005B20BD" w:rsidRDefault="00FE3795" w:rsidP="00277862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经营方式</w:t>
            </w:r>
          </w:p>
        </w:tc>
        <w:tc>
          <w:tcPr>
            <w:tcW w:w="2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3795" w:rsidRPr="005B20BD" w:rsidRDefault="00FE3795" w:rsidP="00277862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注销部门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3795" w:rsidRPr="005B20BD" w:rsidRDefault="00FE3795" w:rsidP="00277862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注销</w:t>
            </w: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日期</w:t>
            </w:r>
          </w:p>
        </w:tc>
      </w:tr>
      <w:tr w:rsidR="00FE3795" w:rsidRPr="00F4417A" w:rsidTr="006C5392">
        <w:trPr>
          <w:trHeight w:val="67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795" w:rsidRPr="006C5392" w:rsidRDefault="00FE3795" w:rsidP="006C5392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C5392">
              <w:rPr>
                <w:rFonts w:ascii="仿宋_GB2312" w:eastAsia="仿宋_GB2312" w:hAnsi="宋体" w:cs="宋体"/>
                <w:kern w:val="0"/>
                <w:szCs w:val="21"/>
              </w:rPr>
              <w:t>1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3795" w:rsidRPr="006C5392" w:rsidRDefault="00FE3795" w:rsidP="006C5392">
            <w:pPr>
              <w:jc w:val="center"/>
              <w:rPr>
                <w:rFonts w:ascii="仿宋_GB2312" w:eastAsia="仿宋_GB2312"/>
                <w:szCs w:val="21"/>
              </w:rPr>
            </w:pPr>
            <w:r w:rsidRPr="006C5392">
              <w:rPr>
                <w:rFonts w:ascii="仿宋_GB2312" w:eastAsia="仿宋_GB2312" w:hint="eastAsia"/>
                <w:szCs w:val="21"/>
              </w:rPr>
              <w:t>天津市滨海新区畅春堂药品销售有限公司</w:t>
            </w:r>
          </w:p>
          <w:p w:rsidR="00FE3795" w:rsidRPr="006C5392" w:rsidRDefault="00FE3795" w:rsidP="006C5392">
            <w:pPr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3795" w:rsidRPr="006C5392" w:rsidRDefault="00FE3795" w:rsidP="006C5392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6C5392">
              <w:rPr>
                <w:rFonts w:ascii="仿宋_GB2312" w:eastAsia="仿宋_GB2312" w:hint="eastAsia"/>
                <w:color w:val="000000"/>
                <w:szCs w:val="21"/>
              </w:rPr>
              <w:t>天津市滨海新区中心北里底商</w:t>
            </w:r>
            <w:r w:rsidRPr="006C5392">
              <w:rPr>
                <w:rFonts w:ascii="仿宋_GB2312" w:eastAsia="仿宋_GB2312"/>
                <w:color w:val="000000"/>
                <w:szCs w:val="21"/>
              </w:rPr>
              <w:t>4</w:t>
            </w:r>
            <w:r w:rsidRPr="006C5392">
              <w:rPr>
                <w:rFonts w:ascii="仿宋_GB2312" w:eastAsia="仿宋_GB2312" w:hint="eastAsia"/>
                <w:color w:val="000000"/>
                <w:szCs w:val="21"/>
              </w:rPr>
              <w:t>号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3795" w:rsidRPr="006C5392" w:rsidRDefault="00FE3795" w:rsidP="006C5392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6C5392">
              <w:rPr>
                <w:rFonts w:ascii="仿宋_GB2312" w:eastAsia="仿宋_GB2312" w:hint="eastAsia"/>
                <w:color w:val="000000"/>
                <w:szCs w:val="21"/>
              </w:rPr>
              <w:t>张淑香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3795" w:rsidRPr="006C5392" w:rsidRDefault="00FE3795" w:rsidP="006C5392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6C5392">
              <w:rPr>
                <w:rFonts w:ascii="仿宋_GB2312" w:eastAsia="仿宋_GB2312" w:hint="eastAsia"/>
                <w:color w:val="000000"/>
                <w:szCs w:val="21"/>
              </w:rPr>
              <w:t>张淑香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3795" w:rsidRPr="006C5392" w:rsidRDefault="00FE3795" w:rsidP="006C5392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6C5392">
              <w:rPr>
                <w:rFonts w:ascii="仿宋_GB2312" w:eastAsia="仿宋_GB2312" w:hint="eastAsia"/>
                <w:color w:val="000000"/>
                <w:szCs w:val="21"/>
              </w:rPr>
              <w:t>张淑香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3795" w:rsidRPr="006C5392" w:rsidRDefault="00FE3795" w:rsidP="006C5392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6C5392">
              <w:rPr>
                <w:rFonts w:ascii="仿宋_GB2312" w:eastAsia="仿宋_GB2312" w:hint="eastAsia"/>
                <w:color w:val="000000"/>
                <w:szCs w:val="21"/>
              </w:rPr>
              <w:t>津</w:t>
            </w:r>
            <w:r w:rsidRPr="006C5392">
              <w:rPr>
                <w:rFonts w:ascii="仿宋_GB2312" w:eastAsia="仿宋_GB2312"/>
                <w:color w:val="000000"/>
                <w:szCs w:val="21"/>
              </w:rPr>
              <w:t>DA116010325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3795" w:rsidRPr="006C5392" w:rsidRDefault="00FE3795" w:rsidP="006C5392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3795" w:rsidRPr="006C5392" w:rsidRDefault="00FE3795" w:rsidP="006C5392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6C5392">
              <w:rPr>
                <w:rFonts w:ascii="仿宋_GB2312" w:eastAsia="仿宋_GB2312" w:hint="eastAsia"/>
                <w:color w:val="000000"/>
                <w:szCs w:val="21"/>
              </w:rPr>
              <w:t>零售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3795" w:rsidRPr="006C5392" w:rsidRDefault="00FE3795" w:rsidP="006C5392">
            <w:pPr>
              <w:widowControl/>
              <w:jc w:val="center"/>
              <w:rPr>
                <w:rFonts w:ascii="仿宋_GB2312" w:eastAsia="仿宋_GB2312" w:cs="宋体"/>
                <w:kern w:val="0"/>
                <w:szCs w:val="21"/>
              </w:rPr>
            </w:pPr>
            <w:r w:rsidRPr="006C5392">
              <w:rPr>
                <w:rFonts w:ascii="仿宋_GB2312" w:eastAsia="仿宋_GB2312" w:hAnsi="宋体" w:cs="宋体" w:hint="eastAsia"/>
                <w:kern w:val="0"/>
                <w:szCs w:val="21"/>
              </w:rPr>
              <w:t>天津市滨海新区市场监督管理局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3795" w:rsidRPr="006C5392" w:rsidRDefault="00FE3795" w:rsidP="006C5392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9"/>
                <w:attr w:name="Year" w:val="2020"/>
              </w:smartTagPr>
              <w:r w:rsidRPr="006C5392">
                <w:rPr>
                  <w:rFonts w:ascii="仿宋_GB2312" w:eastAsia="仿宋_GB2312"/>
                  <w:color w:val="000000"/>
                  <w:szCs w:val="21"/>
                </w:rPr>
                <w:t>2020</w:t>
              </w:r>
              <w:r w:rsidRPr="006C5392">
                <w:rPr>
                  <w:rFonts w:ascii="仿宋_GB2312" w:eastAsia="仿宋_GB2312" w:hint="eastAsia"/>
                  <w:color w:val="000000"/>
                  <w:szCs w:val="21"/>
                </w:rPr>
                <w:t>年</w:t>
              </w:r>
              <w:r w:rsidRPr="006C5392">
                <w:rPr>
                  <w:rFonts w:ascii="仿宋_GB2312" w:eastAsia="仿宋_GB2312"/>
                  <w:color w:val="000000"/>
                  <w:szCs w:val="21"/>
                </w:rPr>
                <w:t>9</w:t>
              </w:r>
              <w:r w:rsidRPr="006C5392">
                <w:rPr>
                  <w:rFonts w:ascii="仿宋_GB2312" w:eastAsia="仿宋_GB2312" w:hint="eastAsia"/>
                  <w:color w:val="000000"/>
                  <w:szCs w:val="21"/>
                </w:rPr>
                <w:t>月</w:t>
              </w:r>
              <w:r w:rsidRPr="006C5392">
                <w:rPr>
                  <w:rFonts w:ascii="仿宋_GB2312" w:eastAsia="仿宋_GB2312"/>
                  <w:color w:val="000000"/>
                  <w:szCs w:val="21"/>
                </w:rPr>
                <w:t>9</w:t>
              </w:r>
              <w:r w:rsidRPr="006C5392">
                <w:rPr>
                  <w:rFonts w:ascii="仿宋_GB2312" w:eastAsia="仿宋_GB2312" w:hint="eastAsia"/>
                  <w:color w:val="000000"/>
                  <w:szCs w:val="21"/>
                </w:rPr>
                <w:t>日</w:t>
              </w:r>
            </w:smartTag>
          </w:p>
        </w:tc>
      </w:tr>
    </w:tbl>
    <w:p w:rsidR="00FE3795" w:rsidRPr="008B437A" w:rsidRDefault="00FE3795" w:rsidP="00FE3795">
      <w:pPr>
        <w:ind w:firstLineChars="100" w:firstLine="31680"/>
        <w:jc w:val="left"/>
        <w:rPr>
          <w:rFonts w:ascii="黑体" w:eastAsia="黑体" w:hAnsi="黑体" w:cs="宋体"/>
          <w:kern w:val="0"/>
          <w:sz w:val="32"/>
          <w:szCs w:val="32"/>
        </w:rPr>
      </w:pPr>
    </w:p>
    <w:p w:rsidR="00FE3795" w:rsidRDefault="00FE3795"/>
    <w:sectPr w:rsidR="00FE3795" w:rsidSect="00084B8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3795" w:rsidRDefault="00FE3795" w:rsidP="00AF4958">
      <w:r>
        <w:separator/>
      </w:r>
    </w:p>
  </w:endnote>
  <w:endnote w:type="continuationSeparator" w:id="0">
    <w:p w:rsidR="00FE3795" w:rsidRDefault="00FE3795" w:rsidP="00AF49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3795" w:rsidRDefault="00FE379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3795" w:rsidRDefault="00FE3795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3795" w:rsidRDefault="00FE379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3795" w:rsidRDefault="00FE3795" w:rsidP="00AF4958">
      <w:r>
        <w:separator/>
      </w:r>
    </w:p>
  </w:footnote>
  <w:footnote w:type="continuationSeparator" w:id="0">
    <w:p w:rsidR="00FE3795" w:rsidRDefault="00FE3795" w:rsidP="00AF49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3795" w:rsidRDefault="00FE379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3795" w:rsidRDefault="00FE3795" w:rsidP="006C5392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3795" w:rsidRDefault="00FE3795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4B87"/>
    <w:rsid w:val="00012B9C"/>
    <w:rsid w:val="00013328"/>
    <w:rsid w:val="00025E51"/>
    <w:rsid w:val="0003187C"/>
    <w:rsid w:val="000372AC"/>
    <w:rsid w:val="0005759C"/>
    <w:rsid w:val="00084B87"/>
    <w:rsid w:val="000B624F"/>
    <w:rsid w:val="000D07A1"/>
    <w:rsid w:val="000D2A21"/>
    <w:rsid w:val="000E31D5"/>
    <w:rsid w:val="00173D71"/>
    <w:rsid w:val="001A089E"/>
    <w:rsid w:val="0021161C"/>
    <w:rsid w:val="0024093E"/>
    <w:rsid w:val="00243E98"/>
    <w:rsid w:val="002646DC"/>
    <w:rsid w:val="002752EF"/>
    <w:rsid w:val="00277862"/>
    <w:rsid w:val="002815FD"/>
    <w:rsid w:val="00287DBA"/>
    <w:rsid w:val="00290DB9"/>
    <w:rsid w:val="002A0F44"/>
    <w:rsid w:val="002A2F41"/>
    <w:rsid w:val="0030632F"/>
    <w:rsid w:val="003076C5"/>
    <w:rsid w:val="0031550F"/>
    <w:rsid w:val="00330E67"/>
    <w:rsid w:val="00342D15"/>
    <w:rsid w:val="003C4E80"/>
    <w:rsid w:val="003C7C0F"/>
    <w:rsid w:val="003E2FAC"/>
    <w:rsid w:val="0043314A"/>
    <w:rsid w:val="0048766E"/>
    <w:rsid w:val="0049422B"/>
    <w:rsid w:val="004B060E"/>
    <w:rsid w:val="004E3408"/>
    <w:rsid w:val="00501FDB"/>
    <w:rsid w:val="00503E5B"/>
    <w:rsid w:val="0054612E"/>
    <w:rsid w:val="005A1298"/>
    <w:rsid w:val="005B20BD"/>
    <w:rsid w:val="005B5171"/>
    <w:rsid w:val="005B7C8B"/>
    <w:rsid w:val="005D678D"/>
    <w:rsid w:val="00644496"/>
    <w:rsid w:val="00680065"/>
    <w:rsid w:val="006A2A1A"/>
    <w:rsid w:val="006C5392"/>
    <w:rsid w:val="006E2566"/>
    <w:rsid w:val="006F25D4"/>
    <w:rsid w:val="00735E13"/>
    <w:rsid w:val="0075351A"/>
    <w:rsid w:val="00766A9D"/>
    <w:rsid w:val="007919CD"/>
    <w:rsid w:val="007B463B"/>
    <w:rsid w:val="007B4BFC"/>
    <w:rsid w:val="007F6814"/>
    <w:rsid w:val="00867814"/>
    <w:rsid w:val="00894FC1"/>
    <w:rsid w:val="008B2B2A"/>
    <w:rsid w:val="008B437A"/>
    <w:rsid w:val="008E2D5F"/>
    <w:rsid w:val="008F1E8C"/>
    <w:rsid w:val="008F4C6B"/>
    <w:rsid w:val="00907B0A"/>
    <w:rsid w:val="009273A4"/>
    <w:rsid w:val="00940631"/>
    <w:rsid w:val="00947605"/>
    <w:rsid w:val="009938BD"/>
    <w:rsid w:val="00995EB7"/>
    <w:rsid w:val="009A14DD"/>
    <w:rsid w:val="009A614E"/>
    <w:rsid w:val="009B1198"/>
    <w:rsid w:val="009C7A48"/>
    <w:rsid w:val="009D2281"/>
    <w:rsid w:val="009D5AC4"/>
    <w:rsid w:val="00A20AC7"/>
    <w:rsid w:val="00A20FF6"/>
    <w:rsid w:val="00A2576E"/>
    <w:rsid w:val="00A90566"/>
    <w:rsid w:val="00AF4958"/>
    <w:rsid w:val="00AF7EF5"/>
    <w:rsid w:val="00B142B1"/>
    <w:rsid w:val="00B625D9"/>
    <w:rsid w:val="00BA0F26"/>
    <w:rsid w:val="00BA3863"/>
    <w:rsid w:val="00BF5B50"/>
    <w:rsid w:val="00C03787"/>
    <w:rsid w:val="00C03918"/>
    <w:rsid w:val="00C1034A"/>
    <w:rsid w:val="00C1111B"/>
    <w:rsid w:val="00C41945"/>
    <w:rsid w:val="00C80F8A"/>
    <w:rsid w:val="00CB0319"/>
    <w:rsid w:val="00CD1C97"/>
    <w:rsid w:val="00CD7E10"/>
    <w:rsid w:val="00D55944"/>
    <w:rsid w:val="00D6691C"/>
    <w:rsid w:val="00D71F2C"/>
    <w:rsid w:val="00D7553A"/>
    <w:rsid w:val="00DA369B"/>
    <w:rsid w:val="00E06A99"/>
    <w:rsid w:val="00E71DAF"/>
    <w:rsid w:val="00E940A3"/>
    <w:rsid w:val="00EE6FA6"/>
    <w:rsid w:val="00EF1D89"/>
    <w:rsid w:val="00F0081A"/>
    <w:rsid w:val="00F37FF4"/>
    <w:rsid w:val="00F4417A"/>
    <w:rsid w:val="00F458CA"/>
    <w:rsid w:val="00F5386E"/>
    <w:rsid w:val="00F7249B"/>
    <w:rsid w:val="00F83286"/>
    <w:rsid w:val="00FA014B"/>
    <w:rsid w:val="00FE3795"/>
    <w:rsid w:val="00FE78AF"/>
    <w:rsid w:val="00FF50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4B87"/>
    <w:pPr>
      <w:widowControl w:val="0"/>
      <w:jc w:val="both"/>
    </w:pPr>
    <w:rPr>
      <w:rFonts w:ascii="Times New Roman" w:hAnsi="Times New Roman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AF49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AF49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0896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6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6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6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6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6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6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6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6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6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6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6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6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6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26</Words>
  <Characters>151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郭筱祎</cp:lastModifiedBy>
  <cp:revision>2</cp:revision>
  <dcterms:created xsi:type="dcterms:W3CDTF">2020-09-14T07:12:00Z</dcterms:created>
  <dcterms:modified xsi:type="dcterms:W3CDTF">2020-09-14T07:12:00Z</dcterms:modified>
</cp:coreProperties>
</file>