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67"/>
        <w:gridCol w:w="1979"/>
        <w:gridCol w:w="21"/>
        <w:gridCol w:w="1375"/>
        <w:gridCol w:w="48"/>
        <w:gridCol w:w="810"/>
        <w:gridCol w:w="17"/>
        <w:gridCol w:w="840"/>
        <w:gridCol w:w="43"/>
        <w:gridCol w:w="902"/>
        <w:gridCol w:w="1457"/>
        <w:gridCol w:w="68"/>
        <w:gridCol w:w="1571"/>
        <w:gridCol w:w="29"/>
        <w:gridCol w:w="593"/>
        <w:gridCol w:w="11"/>
        <w:gridCol w:w="1415"/>
        <w:gridCol w:w="13"/>
        <w:gridCol w:w="921"/>
        <w:gridCol w:w="42"/>
        <w:gridCol w:w="1206"/>
        <w:gridCol w:w="15"/>
        <w:gridCol w:w="1206"/>
      </w:tblGrid>
      <w:tr w:rsidR="00C819B5" w:rsidRPr="005B20BD" w:rsidTr="00C04CA7">
        <w:trPr>
          <w:trHeight w:val="405"/>
        </w:trPr>
        <w:tc>
          <w:tcPr>
            <w:tcW w:w="1514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19B5" w:rsidRDefault="00C819B5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C819B5" w:rsidRDefault="00C819B5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C819B5" w:rsidRPr="00F458CA" w:rsidRDefault="00C819B5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C819B5" w:rsidRPr="005B20BD" w:rsidTr="006A7445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C819B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天津市滨海新区鸿源堂药品销售有限公司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天津市滨海新区新城镇海波路</w:t>
            </w:r>
            <w:r>
              <w:rPr>
                <w:color w:val="000000"/>
                <w:sz w:val="22"/>
                <w:szCs w:val="22"/>
              </w:rPr>
              <w:t>146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李运来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李运来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张学健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DB116010252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中成药；化学药制剂；抗生素制剂；生化药品；生物制品（血液制品、疫苗除外）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C819B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5B20BD" w:rsidRDefault="00C819B5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天津市兴洋大药房有限公司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天津市滨海新区塘沽兴园里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号底商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鲁彩静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DB116010316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C819B5" w:rsidRPr="005B20BD" w:rsidTr="006A7445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Pr="00C04CA7" w:rsidRDefault="00C819B5" w:rsidP="00C04CA7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C04CA7">
              <w:rPr>
                <w:rFonts w:asci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天津晟洋大药房有限公司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天津市滨海新区塘沽馨苑新城</w:t>
            </w:r>
            <w:r>
              <w:rPr>
                <w:color w:val="000000"/>
                <w:sz w:val="22"/>
                <w:szCs w:val="22"/>
              </w:rPr>
              <w:t>1-1-A-08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DB116010250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567" w:type="dxa"/>
          </w:tcPr>
          <w:p w:rsidR="00C819B5" w:rsidRDefault="00C819B5" w:rsidP="00C04CA7">
            <w:r>
              <w:t>4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天津市欣港太平大药房有限公司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天津市自贸试验区（中心商务区）新港路</w:t>
            </w:r>
            <w:r>
              <w:rPr>
                <w:color w:val="000000"/>
                <w:sz w:val="22"/>
                <w:szCs w:val="22"/>
              </w:rPr>
              <w:t>469</w:t>
            </w:r>
            <w:r>
              <w:rPr>
                <w:rFonts w:hint="eastAsia"/>
                <w:color w:val="000000"/>
                <w:sz w:val="22"/>
                <w:szCs w:val="22"/>
              </w:rPr>
              <w:t>号（丽湾公寓）</w:t>
            </w: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魏咏玲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刘艳杰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DA116010251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中成药、化学药制剂、抗生素制剂、生化药品、生物制品（血液制品、疫苗除外）、中药饮片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2020.7.20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2025.7.19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</w:trPr>
        <w:tc>
          <w:tcPr>
            <w:tcW w:w="567" w:type="dxa"/>
          </w:tcPr>
          <w:p w:rsidR="00C819B5" w:rsidRDefault="00C819B5" w:rsidP="00C04CA7">
            <w:r>
              <w:t>5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天津市滨海新区博祺药店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天津市滨海新区古林街海韵园</w:t>
            </w:r>
            <w:smartTag w:uri="urn:schemas-microsoft-com:office:smarttags" w:element="chsdate">
              <w:smartTagPr>
                <w:attr w:name="Year" w:val="102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color w:val="000000"/>
                  <w:sz w:val="22"/>
                  <w:szCs w:val="22"/>
                </w:rPr>
                <w:t>4-1-102</w:t>
              </w:r>
            </w:smartTag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刘艳辰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刘艳辰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DB116030154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2020.7.15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2025.7.14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</w:trPr>
        <w:tc>
          <w:tcPr>
            <w:tcW w:w="567" w:type="dxa"/>
          </w:tcPr>
          <w:p w:rsidR="00C819B5" w:rsidRDefault="00C819B5" w:rsidP="00C04CA7">
            <w:r>
              <w:t>6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天津市滨海新区馨苑益顺药店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天津自贸试验区（中心商务区）馨苑小区</w:t>
            </w:r>
            <w:smartTag w:uri="urn:schemas-microsoft-com:office:smarttags" w:element="chsdate">
              <w:smartTagPr>
                <w:attr w:name="Year" w:val="102"/>
                <w:attr w:name="Month" w:val="1"/>
                <w:attr w:name="Day" w:val="3"/>
                <w:attr w:name="IsLunarDate" w:val="False"/>
                <w:attr w:name="IsROCDate" w:val="False"/>
              </w:smartTagPr>
              <w:r>
                <w:rPr>
                  <w:color w:val="000000"/>
                  <w:sz w:val="22"/>
                  <w:szCs w:val="22"/>
                </w:rPr>
                <w:t>1-3-102</w:t>
              </w:r>
            </w:smartTag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赵玉娟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回秀茹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DB116010288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2020.12.31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C819B5" w:rsidRDefault="00C819B5" w:rsidP="00C04CA7">
            <w:r>
              <w:t>7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天津市益康福大药房有限公司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天津市滨海新区新城镇第一大街</w:t>
            </w:r>
            <w:r>
              <w:rPr>
                <w:color w:val="000000"/>
                <w:sz w:val="22"/>
                <w:szCs w:val="22"/>
              </w:rPr>
              <w:t>43</w:t>
            </w:r>
            <w:r>
              <w:rPr>
                <w:rFonts w:hint="eastAsia"/>
                <w:color w:val="000000"/>
                <w:sz w:val="22"/>
                <w:szCs w:val="22"/>
              </w:rPr>
              <w:t>幢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层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门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杨国林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DB116010277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C819B5" w:rsidRDefault="00C819B5" w:rsidP="00C04CA7">
            <w:r>
              <w:t>8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天津市秋实大药房有限公司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天津市滨海新区杭州道街道广达商城</w:t>
            </w:r>
            <w:r>
              <w:rPr>
                <w:color w:val="000000"/>
                <w:sz w:val="22"/>
                <w:szCs w:val="22"/>
              </w:rPr>
              <w:t>10-108</w:t>
            </w: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顾盼盼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DB116010265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2020.12.31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C819B5" w:rsidRDefault="00C819B5" w:rsidP="00C04CA7">
            <w:r>
              <w:t>9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德运堂药品销售（天津）有限责任公司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天津自贸试验区（中心商务区）新港三百吨</w:t>
            </w: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栋</w:t>
            </w: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张娅林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许瑞佳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许瑞佳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DA116010258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中成药、化学药制剂、抗生素制剂、生化药品、生物制品（除疫苗、血液制品）（不含冷藏、冷冻药品）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2025.7.21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C819B5" w:rsidRDefault="00C819B5" w:rsidP="00C04CA7">
            <w:r>
              <w:t>10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天津梵菁堂医药销售有限公司</w:t>
            </w:r>
          </w:p>
        </w:tc>
        <w:tc>
          <w:tcPr>
            <w:tcW w:w="1444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天津市滨海新区古林街东环路</w:t>
            </w:r>
            <w:r>
              <w:rPr>
                <w:color w:val="000000"/>
                <w:sz w:val="22"/>
                <w:szCs w:val="22"/>
              </w:rPr>
              <w:t>473-1-479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DB116030163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中成药、中药饮片（精品包装）、化学药制剂、抗生素制剂、生化药品、生物制品（除疫苗、血液制品，不含冷藏、冷冻药品）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</w:t>
            </w:r>
          </w:p>
        </w:tc>
      </w:tr>
      <w:tr w:rsidR="00C819B5" w:rsidTr="006A7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67" w:type="dxa"/>
          </w:tcPr>
          <w:p w:rsidR="00C819B5" w:rsidRDefault="00C819B5" w:rsidP="00C04CA7">
            <w:r>
              <w:t>11</w:t>
            </w:r>
          </w:p>
        </w:tc>
        <w:tc>
          <w:tcPr>
            <w:tcW w:w="1979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天津市滨海新区国顺民安大药房</w:t>
            </w:r>
          </w:p>
        </w:tc>
        <w:tc>
          <w:tcPr>
            <w:tcW w:w="1444" w:type="dxa"/>
            <w:gridSpan w:val="3"/>
            <w:vAlign w:val="center"/>
          </w:tcPr>
          <w:p w:rsidR="00C819B5" w:rsidRPr="006A7445" w:rsidRDefault="00C819B5" w:rsidP="006A7445">
            <w:pPr>
              <w:rPr>
                <w:color w:val="000000"/>
                <w:sz w:val="22"/>
                <w:szCs w:val="22"/>
              </w:rPr>
            </w:pPr>
            <w:r w:rsidRPr="006A7445">
              <w:rPr>
                <w:rFonts w:hint="eastAsia"/>
                <w:color w:val="000000"/>
                <w:sz w:val="22"/>
                <w:szCs w:val="22"/>
              </w:rPr>
              <w:t>天津市滨海新区桂江里</w:t>
            </w:r>
            <w:r w:rsidRPr="006A7445">
              <w:rPr>
                <w:color w:val="000000"/>
                <w:sz w:val="22"/>
                <w:szCs w:val="22"/>
              </w:rPr>
              <w:t>17</w:t>
            </w:r>
            <w:r w:rsidRPr="006A7445">
              <w:rPr>
                <w:rFonts w:hint="eastAsia"/>
                <w:color w:val="000000"/>
                <w:sz w:val="22"/>
                <w:szCs w:val="22"/>
              </w:rPr>
              <w:t>栋</w:t>
            </w:r>
            <w:r w:rsidRPr="006A7445">
              <w:rPr>
                <w:color w:val="000000"/>
                <w:sz w:val="22"/>
                <w:szCs w:val="22"/>
              </w:rPr>
              <w:t>4</w:t>
            </w:r>
            <w:r w:rsidRPr="006A7445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  <w:p w:rsidR="00C819B5" w:rsidRDefault="00C819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杨延红</w:t>
            </w:r>
          </w:p>
        </w:tc>
        <w:tc>
          <w:tcPr>
            <w:tcW w:w="94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郑玉娟</w:t>
            </w:r>
          </w:p>
        </w:tc>
        <w:tc>
          <w:tcPr>
            <w:tcW w:w="1525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7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DB116010303</w:t>
            </w:r>
          </w:p>
        </w:tc>
        <w:tc>
          <w:tcPr>
            <w:tcW w:w="622" w:type="dxa"/>
            <w:gridSpan w:val="2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9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21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</w:t>
            </w:r>
          </w:p>
        </w:tc>
        <w:tc>
          <w:tcPr>
            <w:tcW w:w="1206" w:type="dxa"/>
            <w:vAlign w:val="center"/>
          </w:tcPr>
          <w:p w:rsidR="00C819B5" w:rsidRDefault="00C819B5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</w:t>
            </w:r>
          </w:p>
        </w:tc>
      </w:tr>
    </w:tbl>
    <w:p w:rsidR="00C819B5" w:rsidRDefault="00C819B5"/>
    <w:sectPr w:rsidR="00C819B5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9B5" w:rsidRDefault="00C819B5" w:rsidP="00E46100">
      <w:r>
        <w:separator/>
      </w:r>
    </w:p>
  </w:endnote>
  <w:endnote w:type="continuationSeparator" w:id="0">
    <w:p w:rsidR="00C819B5" w:rsidRDefault="00C819B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9B5" w:rsidRDefault="00C819B5" w:rsidP="00E46100">
      <w:r>
        <w:separator/>
      </w:r>
    </w:p>
  </w:footnote>
  <w:footnote w:type="continuationSeparator" w:id="0">
    <w:p w:rsidR="00C819B5" w:rsidRDefault="00C819B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 w:rsidP="006A744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B5" w:rsidRDefault="00C819B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381E"/>
    <w:rsid w:val="00036CC9"/>
    <w:rsid w:val="000379EE"/>
    <w:rsid w:val="000447B0"/>
    <w:rsid w:val="0005495F"/>
    <w:rsid w:val="00054BB1"/>
    <w:rsid w:val="00085BEC"/>
    <w:rsid w:val="000D34EF"/>
    <w:rsid w:val="000E5546"/>
    <w:rsid w:val="001060BE"/>
    <w:rsid w:val="001A089E"/>
    <w:rsid w:val="001A658C"/>
    <w:rsid w:val="001C49A3"/>
    <w:rsid w:val="001D0526"/>
    <w:rsid w:val="00201ADA"/>
    <w:rsid w:val="002250C3"/>
    <w:rsid w:val="00232D0E"/>
    <w:rsid w:val="00264CA0"/>
    <w:rsid w:val="00276237"/>
    <w:rsid w:val="00277862"/>
    <w:rsid w:val="002838E4"/>
    <w:rsid w:val="0028489E"/>
    <w:rsid w:val="00290C68"/>
    <w:rsid w:val="00290DB9"/>
    <w:rsid w:val="002A03F1"/>
    <w:rsid w:val="002A59B2"/>
    <w:rsid w:val="002B534A"/>
    <w:rsid w:val="002C02BD"/>
    <w:rsid w:val="002C7BFD"/>
    <w:rsid w:val="002E65C3"/>
    <w:rsid w:val="003070BC"/>
    <w:rsid w:val="0035714E"/>
    <w:rsid w:val="003706BB"/>
    <w:rsid w:val="00374ED3"/>
    <w:rsid w:val="00387894"/>
    <w:rsid w:val="003961ED"/>
    <w:rsid w:val="00401DEA"/>
    <w:rsid w:val="0043430E"/>
    <w:rsid w:val="00437FF9"/>
    <w:rsid w:val="00450276"/>
    <w:rsid w:val="00452415"/>
    <w:rsid w:val="00490DC8"/>
    <w:rsid w:val="00493520"/>
    <w:rsid w:val="004A16F1"/>
    <w:rsid w:val="004C508D"/>
    <w:rsid w:val="004D358B"/>
    <w:rsid w:val="004D40CE"/>
    <w:rsid w:val="005019BC"/>
    <w:rsid w:val="00516ECB"/>
    <w:rsid w:val="005417C5"/>
    <w:rsid w:val="00567CDE"/>
    <w:rsid w:val="00570DC7"/>
    <w:rsid w:val="00571C10"/>
    <w:rsid w:val="005B20BD"/>
    <w:rsid w:val="005C5350"/>
    <w:rsid w:val="005E42A0"/>
    <w:rsid w:val="00611852"/>
    <w:rsid w:val="006501AB"/>
    <w:rsid w:val="00681D0E"/>
    <w:rsid w:val="00684EA4"/>
    <w:rsid w:val="006A7445"/>
    <w:rsid w:val="006B54D0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7B5"/>
    <w:rsid w:val="007629AB"/>
    <w:rsid w:val="007657B7"/>
    <w:rsid w:val="00774B58"/>
    <w:rsid w:val="007905F3"/>
    <w:rsid w:val="00791956"/>
    <w:rsid w:val="007A077F"/>
    <w:rsid w:val="007B6A79"/>
    <w:rsid w:val="007C30DF"/>
    <w:rsid w:val="007C3A24"/>
    <w:rsid w:val="007F6814"/>
    <w:rsid w:val="00805210"/>
    <w:rsid w:val="0080560E"/>
    <w:rsid w:val="00813D36"/>
    <w:rsid w:val="0082142E"/>
    <w:rsid w:val="00823F64"/>
    <w:rsid w:val="008353B8"/>
    <w:rsid w:val="00853A40"/>
    <w:rsid w:val="00857E8A"/>
    <w:rsid w:val="00871D39"/>
    <w:rsid w:val="00896CE6"/>
    <w:rsid w:val="008A342C"/>
    <w:rsid w:val="008A368F"/>
    <w:rsid w:val="008B54CC"/>
    <w:rsid w:val="008E0633"/>
    <w:rsid w:val="00903F58"/>
    <w:rsid w:val="00903F80"/>
    <w:rsid w:val="00935FD8"/>
    <w:rsid w:val="00941C59"/>
    <w:rsid w:val="0094520A"/>
    <w:rsid w:val="009512E2"/>
    <w:rsid w:val="009521EB"/>
    <w:rsid w:val="00964808"/>
    <w:rsid w:val="00985884"/>
    <w:rsid w:val="00986F3F"/>
    <w:rsid w:val="009938BD"/>
    <w:rsid w:val="009A23B3"/>
    <w:rsid w:val="009A6D88"/>
    <w:rsid w:val="009D2281"/>
    <w:rsid w:val="009D5AC4"/>
    <w:rsid w:val="009E73EB"/>
    <w:rsid w:val="00A41773"/>
    <w:rsid w:val="00AE6F44"/>
    <w:rsid w:val="00B0081B"/>
    <w:rsid w:val="00B03DD1"/>
    <w:rsid w:val="00B142B1"/>
    <w:rsid w:val="00B3131F"/>
    <w:rsid w:val="00B40678"/>
    <w:rsid w:val="00B81109"/>
    <w:rsid w:val="00BA0F7B"/>
    <w:rsid w:val="00BA7842"/>
    <w:rsid w:val="00BB0D71"/>
    <w:rsid w:val="00BB4C6E"/>
    <w:rsid w:val="00BC5978"/>
    <w:rsid w:val="00BE7123"/>
    <w:rsid w:val="00C03787"/>
    <w:rsid w:val="00C048F2"/>
    <w:rsid w:val="00C04CA7"/>
    <w:rsid w:val="00C304DD"/>
    <w:rsid w:val="00C567A8"/>
    <w:rsid w:val="00C61804"/>
    <w:rsid w:val="00C649BF"/>
    <w:rsid w:val="00C819B5"/>
    <w:rsid w:val="00C82659"/>
    <w:rsid w:val="00C9103E"/>
    <w:rsid w:val="00CB5BFE"/>
    <w:rsid w:val="00CC6EB0"/>
    <w:rsid w:val="00CD3306"/>
    <w:rsid w:val="00CE7B16"/>
    <w:rsid w:val="00D11397"/>
    <w:rsid w:val="00D50D62"/>
    <w:rsid w:val="00D62E56"/>
    <w:rsid w:val="00D71F42"/>
    <w:rsid w:val="00D74D17"/>
    <w:rsid w:val="00D82BA1"/>
    <w:rsid w:val="00DA369B"/>
    <w:rsid w:val="00DB6744"/>
    <w:rsid w:val="00DC1F7E"/>
    <w:rsid w:val="00DD20A2"/>
    <w:rsid w:val="00E043A7"/>
    <w:rsid w:val="00E06868"/>
    <w:rsid w:val="00E46100"/>
    <w:rsid w:val="00E56807"/>
    <w:rsid w:val="00E608A7"/>
    <w:rsid w:val="00E80BCB"/>
    <w:rsid w:val="00E811D4"/>
    <w:rsid w:val="00E8623C"/>
    <w:rsid w:val="00E940A3"/>
    <w:rsid w:val="00EA35F4"/>
    <w:rsid w:val="00EA5B00"/>
    <w:rsid w:val="00EB2D7A"/>
    <w:rsid w:val="00EC6CBE"/>
    <w:rsid w:val="00EE1EB3"/>
    <w:rsid w:val="00EF3D80"/>
    <w:rsid w:val="00EF6E32"/>
    <w:rsid w:val="00F0572B"/>
    <w:rsid w:val="00F07783"/>
    <w:rsid w:val="00F26271"/>
    <w:rsid w:val="00F42C12"/>
    <w:rsid w:val="00F458CA"/>
    <w:rsid w:val="00F501B9"/>
    <w:rsid w:val="00F64738"/>
    <w:rsid w:val="00F76CB8"/>
    <w:rsid w:val="00F83286"/>
    <w:rsid w:val="00FA34CB"/>
    <w:rsid w:val="00FB4DEE"/>
    <w:rsid w:val="00FB6287"/>
    <w:rsid w:val="00FC1F0C"/>
    <w:rsid w:val="00FE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24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228</Words>
  <Characters>1302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2020-07-27T04:09:00Z</dcterms:created>
  <dcterms:modified xsi:type="dcterms:W3CDTF">2020-07-27T04:09:00Z</dcterms:modified>
</cp:coreProperties>
</file>