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1" w:type="dxa"/>
        <w:tblInd w:w="-34" w:type="dxa"/>
        <w:tblLook w:val="00A0"/>
      </w:tblPr>
      <w:tblGrid>
        <w:gridCol w:w="15291"/>
      </w:tblGrid>
      <w:tr w:rsidR="00DA29FF" w:rsidRPr="00F458CA" w:rsidTr="0091720C">
        <w:trPr>
          <w:trHeight w:val="765"/>
        </w:trPr>
        <w:tc>
          <w:tcPr>
            <w:tcW w:w="152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A29FF" w:rsidRDefault="00DA29FF" w:rsidP="00F86427">
            <w:pPr>
              <w:widowControl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DA29FF" w:rsidRPr="00F458CA" w:rsidRDefault="00DA29FF" w:rsidP="00E0783D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</w:t>
            </w:r>
            <w:r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许可证》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变更情况</w:t>
            </w:r>
          </w:p>
        </w:tc>
      </w:tr>
    </w:tbl>
    <w:tbl>
      <w:tblPr>
        <w:tblpPr w:leftFromText="180" w:rightFromText="180" w:vertAnchor="page" w:horzAnchor="margin" w:tblpX="480" w:tblpY="3061"/>
        <w:tblW w:w="13008" w:type="dxa"/>
        <w:tblLayout w:type="fixed"/>
        <w:tblLook w:val="00A0"/>
      </w:tblPr>
      <w:tblGrid>
        <w:gridCol w:w="571"/>
        <w:gridCol w:w="3252"/>
        <w:gridCol w:w="12"/>
        <w:gridCol w:w="1562"/>
        <w:gridCol w:w="1364"/>
        <w:gridCol w:w="14"/>
        <w:gridCol w:w="2026"/>
        <w:gridCol w:w="1770"/>
        <w:gridCol w:w="23"/>
        <w:gridCol w:w="6"/>
        <w:gridCol w:w="1141"/>
        <w:gridCol w:w="29"/>
        <w:gridCol w:w="6"/>
        <w:gridCol w:w="1232"/>
      </w:tblGrid>
      <w:tr w:rsidR="00DA29FF" w:rsidRPr="00FF0278" w:rsidTr="002E75D7">
        <w:trPr>
          <w:trHeight w:val="3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变更项目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变更前内容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变更后内容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7A6FB4" w:rsidRDefault="00DA29FF" w:rsidP="002E75D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7A6FB4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审批时间</w:t>
            </w:r>
          </w:p>
        </w:tc>
      </w:tr>
      <w:tr w:rsidR="00DA29FF" w:rsidRPr="00FF0278" w:rsidTr="002E75D7">
        <w:trPr>
          <w:trHeight w:val="73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B03D07" w:rsidRDefault="00DA29FF" w:rsidP="002E75D7">
            <w:pPr>
              <w:rPr>
                <w:color w:val="000000"/>
                <w:sz w:val="22"/>
                <w:szCs w:val="22"/>
              </w:rPr>
            </w:pPr>
            <w:r w:rsidRPr="00B03D07">
              <w:rPr>
                <w:rFonts w:hint="eastAsia"/>
                <w:color w:val="000000"/>
                <w:sz w:val="22"/>
                <w:szCs w:val="22"/>
              </w:rPr>
              <w:t>天津市滨海新区百康大药房有限公司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B03D07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DA116030277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王俊华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祝照泽</w:t>
            </w:r>
          </w:p>
        </w:tc>
        <w:tc>
          <w:tcPr>
            <w:tcW w:w="11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FF0278" w:rsidRDefault="00DA29FF" w:rsidP="002E75D7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FF0278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</w:tr>
      <w:tr w:rsidR="00DA29FF" w:rsidRPr="00FF0278" w:rsidTr="002E75D7">
        <w:trPr>
          <w:trHeight w:val="420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FF0278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B03D07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天津梵菁堂医药销售有限公司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29FF" w:rsidRPr="00B03D07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DB116030163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FF0278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1A3B75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A3B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石文珍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1A3B75" w:rsidRDefault="00DA29FF" w:rsidP="002E75D7">
            <w:pPr>
              <w:jc w:val="left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182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29FF" w:rsidRDefault="00DA29FF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tbl>
            <w:tblPr>
              <w:tblW w:w="134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340"/>
            </w:tblGrid>
            <w:tr w:rsidR="00DA29FF" w:rsidRPr="00242CC4" w:rsidTr="002D3B02">
              <w:trPr>
                <w:trHeight w:val="600"/>
              </w:trPr>
              <w:tc>
                <w:tcPr>
                  <w:tcW w:w="134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tbl>
                  <w:tblPr>
                    <w:tblW w:w="13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0"/>
                  </w:tblGrid>
                  <w:tr w:rsidR="00DA29FF" w:rsidRPr="008552CB" w:rsidTr="00EA1ACC">
                    <w:trPr>
                      <w:trHeight w:val="810"/>
                    </w:trPr>
                    <w:tc>
                      <w:tcPr>
                        <w:tcW w:w="1340" w:type="dxa"/>
                        <w:tcMar>
                          <w:top w:w="15" w:type="dxa"/>
                          <w:left w:w="15" w:type="dxa"/>
                          <w:bottom w:w="0" w:type="dxa"/>
                          <w:right w:w="15" w:type="dxa"/>
                        </w:tcMar>
                        <w:vAlign w:val="center"/>
                      </w:tcPr>
                      <w:p w:rsidR="00DA29FF" w:rsidRPr="008552CB" w:rsidRDefault="00DA29FF" w:rsidP="002E75D7">
                        <w:pPr>
                          <w:framePr w:hSpace="180" w:wrap="around" w:vAnchor="page" w:hAnchor="margin" w:x="480" w:y="3061"/>
                          <w:rPr>
                            <w:rFonts w:ascii="宋体" w:cs="宋体"/>
                            <w:color w:val="000000"/>
                            <w:sz w:val="22"/>
                            <w:szCs w:val="22"/>
                          </w:rPr>
                        </w:pPr>
                        <w:r w:rsidRPr="008552CB">
                          <w:rPr>
                            <w:color w:val="000000"/>
                            <w:sz w:val="22"/>
                            <w:szCs w:val="22"/>
                          </w:rPr>
                          <w:t>2020.7.21</w:t>
                        </w:r>
                      </w:p>
                    </w:tc>
                  </w:tr>
                </w:tbl>
                <w:p w:rsidR="00DA29FF" w:rsidRDefault="00DA29FF" w:rsidP="002E75D7">
                  <w:pPr>
                    <w:framePr w:hSpace="180" w:wrap="around" w:vAnchor="page" w:hAnchor="margin" w:x="480" w:y="3061"/>
                  </w:pPr>
                </w:p>
              </w:tc>
            </w:tr>
          </w:tbl>
          <w:p w:rsidR="00DA29FF" w:rsidRPr="00FF0278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242CC4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DA29FF" w:rsidRPr="00FF0278" w:rsidTr="002E75D7">
        <w:trPr>
          <w:trHeight w:val="285"/>
        </w:trPr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630375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242CC4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A3B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石文珍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242CC4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182" w:type="dxa"/>
            <w:gridSpan w:val="4"/>
            <w:vMerge/>
            <w:tcBorders>
              <w:left w:val="nil"/>
              <w:right w:val="single" w:sz="4" w:space="0" w:color="auto"/>
            </w:tcBorders>
          </w:tcPr>
          <w:p w:rsidR="00DA29FF" w:rsidRPr="00131D5F" w:rsidRDefault="00DA29FF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A29FF" w:rsidRPr="00FF0278" w:rsidTr="002E75D7">
        <w:trPr>
          <w:trHeight w:val="33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630375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630375">
              <w:rPr>
                <w:rFonts w:ascii="宋体" w:cs="宋体" w:hint="eastAsia"/>
                <w:color w:val="000000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242CC4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1A3B7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石文珍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242CC4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任新娣</w:t>
            </w: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9FF" w:rsidRPr="00131D5F" w:rsidRDefault="00DA29FF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A29FF" w:rsidRPr="00FF0278" w:rsidTr="002E75D7">
        <w:trPr>
          <w:trHeight w:val="450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FF0278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242CC4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天津市滨海新区国顺民安大药房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29FF" w:rsidRPr="00B03D07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DB116010303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郑学敏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郑玉娟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9FF" w:rsidRDefault="00DA29FF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2020.7.21</w:t>
            </w:r>
          </w:p>
        </w:tc>
      </w:tr>
      <w:tr w:rsidR="00DA29FF" w:rsidRPr="00FF0278" w:rsidTr="002E75D7">
        <w:trPr>
          <w:trHeight w:val="159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9FF" w:rsidRPr="00131D5F" w:rsidRDefault="00DA29FF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A29FF" w:rsidRPr="00FF0278" w:rsidTr="002E75D7">
        <w:trPr>
          <w:trHeight w:val="435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FF0278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A29FF" w:rsidRPr="00EA1ACC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天津市滨海新区景源堂大药房有限公司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29FF" w:rsidRPr="00EA1ACC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DB116030243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张琴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白常艳</w:t>
            </w:r>
          </w:p>
        </w:tc>
        <w:tc>
          <w:tcPr>
            <w:tcW w:w="118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DA29FF" w:rsidRDefault="00DA29FF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2020.7.21</w:t>
            </w:r>
          </w:p>
        </w:tc>
      </w:tr>
      <w:tr w:rsidR="00DA29FF" w:rsidRPr="00FF0278" w:rsidTr="002E75D7">
        <w:trPr>
          <w:trHeight w:val="174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</w:p>
        </w:tc>
        <w:tc>
          <w:tcPr>
            <w:tcW w:w="3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Pr="00936942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8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A29FF" w:rsidRPr="00131D5F" w:rsidRDefault="00DA29FF" w:rsidP="002E75D7">
            <w:pPr>
              <w:rPr>
                <w:rFonts w:asci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12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9FF" w:rsidRDefault="00DA29FF" w:rsidP="002E75D7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DA29FF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571" w:type="dxa"/>
            <w:vMerge w:val="restart"/>
          </w:tcPr>
          <w:p w:rsidR="00DA29FF" w:rsidRDefault="00DA29FF" w:rsidP="002E75D7">
            <w:r>
              <w:t>5</w:t>
            </w:r>
          </w:p>
        </w:tc>
        <w:tc>
          <w:tcPr>
            <w:tcW w:w="3264" w:type="dxa"/>
            <w:gridSpan w:val="2"/>
            <w:vMerge w:val="restart"/>
          </w:tcPr>
          <w:p w:rsidR="00DA29FF" w:rsidRDefault="00DA29FF" w:rsidP="002E75D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天津市旭锐新城大药房</w:t>
            </w:r>
          </w:p>
          <w:p w:rsidR="00DA29FF" w:rsidRDefault="00DA29FF" w:rsidP="002E75D7"/>
        </w:tc>
        <w:tc>
          <w:tcPr>
            <w:tcW w:w="1562" w:type="dxa"/>
            <w:vMerge w:val="restart"/>
          </w:tcPr>
          <w:p w:rsidR="00DA29FF" w:rsidRDefault="00DA29FF" w:rsidP="002E75D7"/>
          <w:p w:rsidR="00DA29FF" w:rsidRPr="002E75D7" w:rsidRDefault="00DA29FF" w:rsidP="002E75D7">
            <w:r w:rsidRPr="002E75D7">
              <w:rPr>
                <w:rFonts w:hint="eastAsia"/>
              </w:rPr>
              <w:t>津</w:t>
            </w:r>
            <w:r w:rsidRPr="002E75D7">
              <w:t>DB116010139</w:t>
            </w:r>
          </w:p>
          <w:p w:rsidR="00DA29FF" w:rsidRPr="002E75D7" w:rsidRDefault="00DA29FF" w:rsidP="002E75D7">
            <w:pPr>
              <w:jc w:val="center"/>
            </w:pPr>
          </w:p>
        </w:tc>
        <w:tc>
          <w:tcPr>
            <w:tcW w:w="1364" w:type="dxa"/>
          </w:tcPr>
          <w:p w:rsidR="00DA29FF" w:rsidRPr="0030671A" w:rsidRDefault="00DA29FF" w:rsidP="002E75D7">
            <w:r w:rsidRPr="0030671A">
              <w:rPr>
                <w:rFonts w:hint="eastAsia"/>
              </w:rPr>
              <w:t>企业名称</w:t>
            </w:r>
          </w:p>
        </w:tc>
        <w:tc>
          <w:tcPr>
            <w:tcW w:w="2040" w:type="dxa"/>
            <w:gridSpan w:val="2"/>
          </w:tcPr>
          <w:p w:rsidR="00DA29FF" w:rsidRPr="0030671A" w:rsidRDefault="00DA29FF" w:rsidP="002E75D7">
            <w:r w:rsidRPr="0030671A">
              <w:rPr>
                <w:rFonts w:hint="eastAsia"/>
              </w:rPr>
              <w:t>天津市滨海新区六合元盛大药房</w:t>
            </w:r>
          </w:p>
        </w:tc>
        <w:tc>
          <w:tcPr>
            <w:tcW w:w="1799" w:type="dxa"/>
            <w:gridSpan w:val="3"/>
          </w:tcPr>
          <w:p w:rsidR="00DA29FF" w:rsidRPr="0030671A" w:rsidRDefault="00DA29FF" w:rsidP="002E75D7">
            <w:r w:rsidRPr="0030671A">
              <w:rPr>
                <w:rFonts w:hint="eastAsia"/>
              </w:rPr>
              <w:t>天津市旭锐新城大药房</w:t>
            </w:r>
          </w:p>
        </w:tc>
        <w:tc>
          <w:tcPr>
            <w:tcW w:w="1170" w:type="dxa"/>
            <w:gridSpan w:val="2"/>
            <w:vMerge w:val="restart"/>
          </w:tcPr>
          <w:p w:rsidR="00DA29FF" w:rsidRDefault="00DA29FF" w:rsidP="002E75D7"/>
          <w:p w:rsidR="00DA29FF" w:rsidRPr="0030671A" w:rsidRDefault="00DA29FF" w:rsidP="0030671A"/>
          <w:p w:rsidR="00DA29FF" w:rsidRDefault="00DA29FF" w:rsidP="0030671A"/>
          <w:p w:rsidR="00DA29FF" w:rsidRPr="0030671A" w:rsidRDefault="00DA29FF" w:rsidP="0030671A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38" w:type="dxa"/>
            <w:gridSpan w:val="2"/>
            <w:vMerge w:val="restart"/>
          </w:tcPr>
          <w:p w:rsidR="00DA29FF" w:rsidRDefault="00DA29FF" w:rsidP="0030671A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  <w:p w:rsidR="00DA29FF" w:rsidRDefault="00DA29FF" w:rsidP="002E75D7"/>
        </w:tc>
      </w:tr>
      <w:tr w:rsidR="00DA29FF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571" w:type="dxa"/>
            <w:vMerge/>
          </w:tcPr>
          <w:p w:rsidR="00DA29FF" w:rsidRDefault="00DA29FF" w:rsidP="002E75D7"/>
        </w:tc>
        <w:tc>
          <w:tcPr>
            <w:tcW w:w="3264" w:type="dxa"/>
            <w:gridSpan w:val="2"/>
            <w:vMerge/>
          </w:tcPr>
          <w:p w:rsidR="00DA29FF" w:rsidRDefault="00DA29FF" w:rsidP="002E75D7"/>
        </w:tc>
        <w:tc>
          <w:tcPr>
            <w:tcW w:w="1562" w:type="dxa"/>
            <w:vMerge/>
          </w:tcPr>
          <w:p w:rsidR="00DA29FF" w:rsidRDefault="00DA29FF" w:rsidP="002E75D7"/>
        </w:tc>
        <w:tc>
          <w:tcPr>
            <w:tcW w:w="1364" w:type="dxa"/>
          </w:tcPr>
          <w:p w:rsidR="00DA29FF" w:rsidRPr="0030671A" w:rsidRDefault="00DA29FF" w:rsidP="002E75D7">
            <w:r w:rsidRPr="0030671A">
              <w:rPr>
                <w:rFonts w:hint="eastAsia"/>
              </w:rPr>
              <w:t>注册地址</w:t>
            </w:r>
          </w:p>
        </w:tc>
        <w:tc>
          <w:tcPr>
            <w:tcW w:w="2040" w:type="dxa"/>
            <w:gridSpan w:val="2"/>
          </w:tcPr>
          <w:p w:rsidR="00DA29FF" w:rsidRPr="0030671A" w:rsidRDefault="00DA29FF" w:rsidP="002E75D7">
            <w:r w:rsidRPr="0030671A">
              <w:rPr>
                <w:rFonts w:hint="eastAsia"/>
              </w:rPr>
              <w:t>天津市滨海新区塘沽正德里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5"/>
                <w:attr w:name="Year" w:val="2001"/>
              </w:smartTagPr>
              <w:r w:rsidRPr="0030671A">
                <w:t>1-5-2</w:t>
              </w:r>
            </w:smartTag>
          </w:p>
        </w:tc>
        <w:tc>
          <w:tcPr>
            <w:tcW w:w="1799" w:type="dxa"/>
            <w:gridSpan w:val="3"/>
          </w:tcPr>
          <w:p w:rsidR="00DA29FF" w:rsidRPr="0030671A" w:rsidRDefault="00DA29FF" w:rsidP="002E75D7">
            <w:r w:rsidRPr="0030671A">
              <w:rPr>
                <w:rFonts w:hint="eastAsia"/>
              </w:rPr>
              <w:t>天津市滨海新区大连东道新城家园</w:t>
            </w:r>
            <w:r w:rsidRPr="0030671A">
              <w:t>42</w:t>
            </w:r>
            <w:r w:rsidRPr="0030671A">
              <w:rPr>
                <w:rFonts w:hint="eastAsia"/>
              </w:rPr>
              <w:t>号</w:t>
            </w:r>
            <w:r w:rsidRPr="0030671A">
              <w:t>M9</w:t>
            </w:r>
          </w:p>
        </w:tc>
        <w:tc>
          <w:tcPr>
            <w:tcW w:w="1170" w:type="dxa"/>
            <w:gridSpan w:val="2"/>
            <w:vMerge/>
          </w:tcPr>
          <w:p w:rsidR="00DA29FF" w:rsidRDefault="00DA29FF" w:rsidP="002E75D7"/>
        </w:tc>
        <w:tc>
          <w:tcPr>
            <w:tcW w:w="1238" w:type="dxa"/>
            <w:gridSpan w:val="2"/>
            <w:vMerge/>
          </w:tcPr>
          <w:p w:rsidR="00DA29FF" w:rsidRDefault="00DA29FF" w:rsidP="002E75D7"/>
        </w:tc>
      </w:tr>
      <w:tr w:rsidR="00DA29FF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85"/>
        </w:trPr>
        <w:tc>
          <w:tcPr>
            <w:tcW w:w="571" w:type="dxa"/>
            <w:vMerge/>
          </w:tcPr>
          <w:p w:rsidR="00DA29FF" w:rsidRDefault="00DA29FF" w:rsidP="002E75D7"/>
        </w:tc>
        <w:tc>
          <w:tcPr>
            <w:tcW w:w="3264" w:type="dxa"/>
            <w:gridSpan w:val="2"/>
            <w:vMerge/>
          </w:tcPr>
          <w:p w:rsidR="00DA29FF" w:rsidRDefault="00DA29FF" w:rsidP="002E75D7"/>
        </w:tc>
        <w:tc>
          <w:tcPr>
            <w:tcW w:w="1562" w:type="dxa"/>
            <w:vMerge/>
          </w:tcPr>
          <w:p w:rsidR="00DA29FF" w:rsidRDefault="00DA29FF" w:rsidP="002E75D7"/>
        </w:tc>
        <w:tc>
          <w:tcPr>
            <w:tcW w:w="1364" w:type="dxa"/>
          </w:tcPr>
          <w:p w:rsidR="00DA29FF" w:rsidRPr="0030671A" w:rsidRDefault="00DA29FF" w:rsidP="002E75D7">
            <w:r w:rsidRPr="0030671A">
              <w:rPr>
                <w:rFonts w:hint="eastAsia"/>
              </w:rPr>
              <w:t>企业负责人</w:t>
            </w:r>
          </w:p>
        </w:tc>
        <w:tc>
          <w:tcPr>
            <w:tcW w:w="2040" w:type="dxa"/>
            <w:gridSpan w:val="2"/>
          </w:tcPr>
          <w:p w:rsidR="00DA29FF" w:rsidRPr="0030671A" w:rsidRDefault="00DA29FF" w:rsidP="002E75D7">
            <w:r w:rsidRPr="0030671A">
              <w:rPr>
                <w:rFonts w:hint="eastAsia"/>
              </w:rPr>
              <w:t>张翠英</w:t>
            </w:r>
          </w:p>
        </w:tc>
        <w:tc>
          <w:tcPr>
            <w:tcW w:w="1799" w:type="dxa"/>
            <w:gridSpan w:val="3"/>
          </w:tcPr>
          <w:p w:rsidR="00DA29FF" w:rsidRPr="0030671A" w:rsidRDefault="00DA29FF" w:rsidP="002E75D7">
            <w:r w:rsidRPr="0030671A">
              <w:rPr>
                <w:rFonts w:hint="eastAsia"/>
              </w:rPr>
              <w:t>李素杰</w:t>
            </w:r>
          </w:p>
        </w:tc>
        <w:tc>
          <w:tcPr>
            <w:tcW w:w="1170" w:type="dxa"/>
            <w:gridSpan w:val="2"/>
            <w:vMerge/>
          </w:tcPr>
          <w:p w:rsidR="00DA29FF" w:rsidRDefault="00DA29FF" w:rsidP="002E75D7"/>
        </w:tc>
        <w:tc>
          <w:tcPr>
            <w:tcW w:w="1238" w:type="dxa"/>
            <w:gridSpan w:val="2"/>
            <w:vMerge/>
          </w:tcPr>
          <w:p w:rsidR="00DA29FF" w:rsidRDefault="00DA29FF" w:rsidP="002E75D7"/>
        </w:tc>
      </w:tr>
      <w:tr w:rsidR="00DA29FF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35"/>
        </w:trPr>
        <w:tc>
          <w:tcPr>
            <w:tcW w:w="571" w:type="dxa"/>
            <w:vMerge/>
          </w:tcPr>
          <w:p w:rsidR="00DA29FF" w:rsidRDefault="00DA29FF" w:rsidP="002E75D7"/>
        </w:tc>
        <w:tc>
          <w:tcPr>
            <w:tcW w:w="3264" w:type="dxa"/>
            <w:gridSpan w:val="2"/>
            <w:vMerge/>
          </w:tcPr>
          <w:p w:rsidR="00DA29FF" w:rsidRDefault="00DA29FF" w:rsidP="002E75D7"/>
        </w:tc>
        <w:tc>
          <w:tcPr>
            <w:tcW w:w="1562" w:type="dxa"/>
            <w:vMerge/>
          </w:tcPr>
          <w:p w:rsidR="00DA29FF" w:rsidRDefault="00DA29FF" w:rsidP="002E75D7"/>
        </w:tc>
        <w:tc>
          <w:tcPr>
            <w:tcW w:w="1364" w:type="dxa"/>
          </w:tcPr>
          <w:p w:rsidR="00DA29FF" w:rsidRPr="0030671A" w:rsidRDefault="00DA29FF" w:rsidP="002E75D7">
            <w:r w:rsidRPr="0030671A">
              <w:rPr>
                <w:rFonts w:hint="eastAsia"/>
              </w:rPr>
              <w:t>质量负责人</w:t>
            </w:r>
          </w:p>
        </w:tc>
        <w:tc>
          <w:tcPr>
            <w:tcW w:w="2040" w:type="dxa"/>
            <w:gridSpan w:val="2"/>
          </w:tcPr>
          <w:p w:rsidR="00DA29FF" w:rsidRPr="0030671A" w:rsidRDefault="00DA29FF" w:rsidP="002E75D7">
            <w:r w:rsidRPr="0030671A">
              <w:rPr>
                <w:rFonts w:hint="eastAsia"/>
              </w:rPr>
              <w:t>钟铁木</w:t>
            </w:r>
          </w:p>
        </w:tc>
        <w:tc>
          <w:tcPr>
            <w:tcW w:w="1799" w:type="dxa"/>
            <w:gridSpan w:val="3"/>
          </w:tcPr>
          <w:p w:rsidR="00DA29FF" w:rsidRPr="0030671A" w:rsidRDefault="00DA29FF" w:rsidP="002E75D7">
            <w:r w:rsidRPr="0030671A">
              <w:rPr>
                <w:rFonts w:hint="eastAsia"/>
              </w:rPr>
              <w:t>李素杰</w:t>
            </w:r>
          </w:p>
        </w:tc>
        <w:tc>
          <w:tcPr>
            <w:tcW w:w="1170" w:type="dxa"/>
            <w:gridSpan w:val="2"/>
            <w:vMerge/>
          </w:tcPr>
          <w:p w:rsidR="00DA29FF" w:rsidRDefault="00DA29FF" w:rsidP="002E75D7"/>
        </w:tc>
        <w:tc>
          <w:tcPr>
            <w:tcW w:w="1238" w:type="dxa"/>
            <w:gridSpan w:val="2"/>
            <w:vMerge/>
          </w:tcPr>
          <w:p w:rsidR="00DA29FF" w:rsidRDefault="00DA29FF" w:rsidP="002E75D7"/>
        </w:tc>
      </w:tr>
      <w:tr w:rsidR="00DA29FF" w:rsidTr="002E75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55"/>
        </w:trPr>
        <w:tc>
          <w:tcPr>
            <w:tcW w:w="571" w:type="dxa"/>
            <w:vMerge/>
          </w:tcPr>
          <w:p w:rsidR="00DA29FF" w:rsidRDefault="00DA29FF" w:rsidP="002E75D7"/>
        </w:tc>
        <w:tc>
          <w:tcPr>
            <w:tcW w:w="3264" w:type="dxa"/>
            <w:gridSpan w:val="2"/>
            <w:vMerge/>
          </w:tcPr>
          <w:p w:rsidR="00DA29FF" w:rsidRDefault="00DA29FF" w:rsidP="002E75D7"/>
        </w:tc>
        <w:tc>
          <w:tcPr>
            <w:tcW w:w="1562" w:type="dxa"/>
            <w:vMerge/>
          </w:tcPr>
          <w:p w:rsidR="00DA29FF" w:rsidRDefault="00DA29FF" w:rsidP="002E75D7"/>
        </w:tc>
        <w:tc>
          <w:tcPr>
            <w:tcW w:w="1364" w:type="dxa"/>
          </w:tcPr>
          <w:p w:rsidR="00DA29FF" w:rsidRPr="0030671A" w:rsidRDefault="00DA29FF" w:rsidP="002E75D7">
            <w:r w:rsidRPr="0030671A">
              <w:rPr>
                <w:rFonts w:hint="eastAsia"/>
              </w:rPr>
              <w:t>经营范围</w:t>
            </w:r>
          </w:p>
        </w:tc>
        <w:tc>
          <w:tcPr>
            <w:tcW w:w="2040" w:type="dxa"/>
            <w:gridSpan w:val="2"/>
          </w:tcPr>
          <w:p w:rsidR="00DA29FF" w:rsidRPr="0030671A" w:rsidRDefault="00DA29FF" w:rsidP="002E75D7">
            <w:r w:rsidRPr="0030671A">
              <w:rPr>
                <w:rFonts w:hint="eastAsia"/>
              </w:rPr>
              <w:t>中成药；化学药制剂；抗生素制剂；生化药品</w:t>
            </w:r>
          </w:p>
        </w:tc>
        <w:tc>
          <w:tcPr>
            <w:tcW w:w="1799" w:type="dxa"/>
            <w:gridSpan w:val="3"/>
          </w:tcPr>
          <w:p w:rsidR="00DA29FF" w:rsidRPr="0030671A" w:rsidRDefault="00DA29FF" w:rsidP="002E75D7">
            <w:r w:rsidRPr="0030671A">
              <w:rPr>
                <w:rFonts w:hint="eastAsia"/>
              </w:rPr>
              <w:t>中成药、中药饮片、化学药制剂、抗生素制剂、生化药品、生物制品（除疫苗、血液制品）（不含冷藏、冷冻药品）</w:t>
            </w:r>
          </w:p>
        </w:tc>
        <w:tc>
          <w:tcPr>
            <w:tcW w:w="1170" w:type="dxa"/>
            <w:gridSpan w:val="2"/>
            <w:vMerge/>
          </w:tcPr>
          <w:p w:rsidR="00DA29FF" w:rsidRDefault="00DA29FF" w:rsidP="002E75D7"/>
        </w:tc>
        <w:tc>
          <w:tcPr>
            <w:tcW w:w="1238" w:type="dxa"/>
            <w:gridSpan w:val="2"/>
            <w:vMerge/>
          </w:tcPr>
          <w:p w:rsidR="00DA29FF" w:rsidRDefault="00DA29FF" w:rsidP="002E75D7"/>
        </w:tc>
      </w:tr>
      <w:tr w:rsidR="00DA29FF" w:rsidTr="00415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5"/>
        </w:trPr>
        <w:tc>
          <w:tcPr>
            <w:tcW w:w="571" w:type="dxa"/>
          </w:tcPr>
          <w:p w:rsidR="00DA29FF" w:rsidRDefault="00DA29FF" w:rsidP="002E75D7">
            <w:r>
              <w:t>6</w:t>
            </w:r>
          </w:p>
        </w:tc>
        <w:tc>
          <w:tcPr>
            <w:tcW w:w="3264" w:type="dxa"/>
            <w:gridSpan w:val="2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天津市学府百民大药房有限公司</w:t>
            </w:r>
          </w:p>
        </w:tc>
        <w:tc>
          <w:tcPr>
            <w:tcW w:w="1562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DB116030179</w:t>
            </w:r>
          </w:p>
        </w:tc>
        <w:tc>
          <w:tcPr>
            <w:tcW w:w="1364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040" w:type="dxa"/>
            <w:gridSpan w:val="2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1770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白常艳</w:t>
            </w:r>
          </w:p>
        </w:tc>
        <w:tc>
          <w:tcPr>
            <w:tcW w:w="1170" w:type="dxa"/>
            <w:gridSpan w:val="3"/>
          </w:tcPr>
          <w:p w:rsidR="00DA29FF" w:rsidRDefault="00DA29FF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</w:tr>
      <w:tr w:rsidR="00DA29FF" w:rsidTr="00415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45"/>
        </w:trPr>
        <w:tc>
          <w:tcPr>
            <w:tcW w:w="571" w:type="dxa"/>
          </w:tcPr>
          <w:p w:rsidR="00DA29FF" w:rsidRDefault="00DA29FF" w:rsidP="002E75D7">
            <w:r>
              <w:t>7</w:t>
            </w:r>
          </w:p>
        </w:tc>
        <w:tc>
          <w:tcPr>
            <w:tcW w:w="3264" w:type="dxa"/>
            <w:gridSpan w:val="2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天津市滨海新区塘沽馨苑益顺药店</w:t>
            </w:r>
          </w:p>
        </w:tc>
        <w:tc>
          <w:tcPr>
            <w:tcW w:w="1562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DB116010288</w:t>
            </w:r>
          </w:p>
        </w:tc>
        <w:tc>
          <w:tcPr>
            <w:tcW w:w="1364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企业名称</w:t>
            </w:r>
          </w:p>
        </w:tc>
        <w:tc>
          <w:tcPr>
            <w:tcW w:w="2040" w:type="dxa"/>
            <w:gridSpan w:val="2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天津市滨海新区塘沽馨苑益顺药店</w:t>
            </w:r>
          </w:p>
        </w:tc>
        <w:tc>
          <w:tcPr>
            <w:tcW w:w="1770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天津市滨海新区馨苑益顺药店</w:t>
            </w:r>
          </w:p>
        </w:tc>
        <w:tc>
          <w:tcPr>
            <w:tcW w:w="1170" w:type="dxa"/>
            <w:gridSpan w:val="3"/>
          </w:tcPr>
          <w:p w:rsidR="00DA29FF" w:rsidRDefault="00DA29FF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2020.7.22</w:t>
            </w:r>
          </w:p>
        </w:tc>
      </w:tr>
      <w:tr w:rsidR="00DA29FF" w:rsidTr="00415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35"/>
        </w:trPr>
        <w:tc>
          <w:tcPr>
            <w:tcW w:w="571" w:type="dxa"/>
          </w:tcPr>
          <w:p w:rsidR="00DA29FF" w:rsidRDefault="00DA29FF" w:rsidP="002E75D7">
            <w:r>
              <w:t>8</w:t>
            </w:r>
          </w:p>
        </w:tc>
        <w:tc>
          <w:tcPr>
            <w:tcW w:w="3252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天津市滨海新区济坤堂大药房</w:t>
            </w:r>
          </w:p>
        </w:tc>
        <w:tc>
          <w:tcPr>
            <w:tcW w:w="1574" w:type="dxa"/>
            <w:gridSpan w:val="2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DB116030062</w:t>
            </w:r>
          </w:p>
        </w:tc>
        <w:tc>
          <w:tcPr>
            <w:tcW w:w="1364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质量负责人</w:t>
            </w:r>
          </w:p>
        </w:tc>
        <w:tc>
          <w:tcPr>
            <w:tcW w:w="2040" w:type="dxa"/>
            <w:gridSpan w:val="2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高明兰</w:t>
            </w:r>
          </w:p>
        </w:tc>
        <w:tc>
          <w:tcPr>
            <w:tcW w:w="1770" w:type="dxa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齐英杰</w:t>
            </w:r>
          </w:p>
        </w:tc>
        <w:tc>
          <w:tcPr>
            <w:tcW w:w="1170" w:type="dxa"/>
            <w:gridSpan w:val="3"/>
          </w:tcPr>
          <w:p w:rsidR="00DA29FF" w:rsidRDefault="00DA29FF" w:rsidP="002E75D7">
            <w:r w:rsidRPr="00131D5F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滨海新区市场监管局</w:t>
            </w:r>
          </w:p>
        </w:tc>
        <w:tc>
          <w:tcPr>
            <w:tcW w:w="1267" w:type="dxa"/>
            <w:gridSpan w:val="3"/>
            <w:vAlign w:val="center"/>
          </w:tcPr>
          <w:p w:rsidR="00DA29FF" w:rsidRDefault="00DA29FF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2020.7.29</w:t>
            </w:r>
          </w:p>
        </w:tc>
      </w:tr>
    </w:tbl>
    <w:p w:rsidR="00DA29FF" w:rsidRDefault="00DA29FF" w:rsidP="00C44E5F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Pr="002E75D7" w:rsidRDefault="00DA29FF" w:rsidP="002E75D7"/>
    <w:p w:rsidR="00DA29FF" w:rsidRDefault="00DA29FF" w:rsidP="002E75D7"/>
    <w:p w:rsidR="00DA29FF" w:rsidRDefault="00DA29FF" w:rsidP="002E75D7"/>
    <w:p w:rsidR="00DA29FF" w:rsidRDefault="00DA29FF" w:rsidP="002E75D7"/>
    <w:p w:rsidR="00DA29FF" w:rsidRPr="002E75D7" w:rsidRDefault="00DA29FF" w:rsidP="002E75D7"/>
    <w:sectPr w:rsidR="00DA29FF" w:rsidRPr="002E75D7" w:rsidSect="00C70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9FF" w:rsidRDefault="00DA29FF" w:rsidP="00961F9C">
      <w:r>
        <w:separator/>
      </w:r>
    </w:p>
  </w:endnote>
  <w:endnote w:type="continuationSeparator" w:id="0">
    <w:p w:rsidR="00DA29FF" w:rsidRDefault="00DA29FF" w:rsidP="009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FF" w:rsidRDefault="00DA29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FF" w:rsidRDefault="00DA29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FF" w:rsidRDefault="00DA29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9FF" w:rsidRDefault="00DA29FF" w:rsidP="00961F9C">
      <w:r>
        <w:separator/>
      </w:r>
    </w:p>
  </w:footnote>
  <w:footnote w:type="continuationSeparator" w:id="0">
    <w:p w:rsidR="00DA29FF" w:rsidRDefault="00DA29FF" w:rsidP="00961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FF" w:rsidRDefault="00DA29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FF" w:rsidRDefault="00DA29FF" w:rsidP="00A515B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FF" w:rsidRDefault="00DA29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0EE6"/>
    <w:rsid w:val="000214FF"/>
    <w:rsid w:val="00022F02"/>
    <w:rsid w:val="000359D1"/>
    <w:rsid w:val="000445B4"/>
    <w:rsid w:val="000D7624"/>
    <w:rsid w:val="00131D5F"/>
    <w:rsid w:val="00140003"/>
    <w:rsid w:val="00166FBD"/>
    <w:rsid w:val="0017360F"/>
    <w:rsid w:val="001850E1"/>
    <w:rsid w:val="00197499"/>
    <w:rsid w:val="001A089E"/>
    <w:rsid w:val="001A3B75"/>
    <w:rsid w:val="001B4FD4"/>
    <w:rsid w:val="002202BC"/>
    <w:rsid w:val="002243B6"/>
    <w:rsid w:val="00236E0B"/>
    <w:rsid w:val="00242CC4"/>
    <w:rsid w:val="00270E10"/>
    <w:rsid w:val="00277128"/>
    <w:rsid w:val="00282C7C"/>
    <w:rsid w:val="00290DB9"/>
    <w:rsid w:val="002A00F0"/>
    <w:rsid w:val="002C7D31"/>
    <w:rsid w:val="002D0B62"/>
    <w:rsid w:val="002D3B02"/>
    <w:rsid w:val="002E75D7"/>
    <w:rsid w:val="0030671A"/>
    <w:rsid w:val="0034089E"/>
    <w:rsid w:val="00347B0E"/>
    <w:rsid w:val="00363203"/>
    <w:rsid w:val="00376918"/>
    <w:rsid w:val="003844BE"/>
    <w:rsid w:val="003C3A6A"/>
    <w:rsid w:val="004157AA"/>
    <w:rsid w:val="00442E8E"/>
    <w:rsid w:val="00447F5F"/>
    <w:rsid w:val="00452049"/>
    <w:rsid w:val="00456853"/>
    <w:rsid w:val="004C6A4C"/>
    <w:rsid w:val="004F6A1E"/>
    <w:rsid w:val="005347A0"/>
    <w:rsid w:val="005624AD"/>
    <w:rsid w:val="00581BD0"/>
    <w:rsid w:val="005C3CF5"/>
    <w:rsid w:val="00626595"/>
    <w:rsid w:val="00630375"/>
    <w:rsid w:val="00676A93"/>
    <w:rsid w:val="006825C7"/>
    <w:rsid w:val="006A765A"/>
    <w:rsid w:val="006B492B"/>
    <w:rsid w:val="006E2566"/>
    <w:rsid w:val="007342A9"/>
    <w:rsid w:val="00741031"/>
    <w:rsid w:val="00761E50"/>
    <w:rsid w:val="007A6FB4"/>
    <w:rsid w:val="007C47D4"/>
    <w:rsid w:val="007D1B81"/>
    <w:rsid w:val="007E128A"/>
    <w:rsid w:val="007E618A"/>
    <w:rsid w:val="007F6814"/>
    <w:rsid w:val="00806457"/>
    <w:rsid w:val="00851915"/>
    <w:rsid w:val="008552CB"/>
    <w:rsid w:val="008809B8"/>
    <w:rsid w:val="008907A6"/>
    <w:rsid w:val="008D737D"/>
    <w:rsid w:val="009149EF"/>
    <w:rsid w:val="0091720C"/>
    <w:rsid w:val="0093037A"/>
    <w:rsid w:val="00936942"/>
    <w:rsid w:val="00961F9C"/>
    <w:rsid w:val="00976854"/>
    <w:rsid w:val="009D2281"/>
    <w:rsid w:val="009D5AC4"/>
    <w:rsid w:val="00A236E7"/>
    <w:rsid w:val="00A515B7"/>
    <w:rsid w:val="00A6163A"/>
    <w:rsid w:val="00AA2DC9"/>
    <w:rsid w:val="00AA314E"/>
    <w:rsid w:val="00AA6927"/>
    <w:rsid w:val="00AF3E93"/>
    <w:rsid w:val="00AF5546"/>
    <w:rsid w:val="00B03D07"/>
    <w:rsid w:val="00B142B1"/>
    <w:rsid w:val="00B15864"/>
    <w:rsid w:val="00B16F71"/>
    <w:rsid w:val="00B25973"/>
    <w:rsid w:val="00B407A8"/>
    <w:rsid w:val="00B4298F"/>
    <w:rsid w:val="00B57457"/>
    <w:rsid w:val="00B61518"/>
    <w:rsid w:val="00B76DC4"/>
    <w:rsid w:val="00B82980"/>
    <w:rsid w:val="00BD4449"/>
    <w:rsid w:val="00BD5079"/>
    <w:rsid w:val="00C01B7E"/>
    <w:rsid w:val="00C03787"/>
    <w:rsid w:val="00C10481"/>
    <w:rsid w:val="00C10BF0"/>
    <w:rsid w:val="00C13475"/>
    <w:rsid w:val="00C367E4"/>
    <w:rsid w:val="00C44E5F"/>
    <w:rsid w:val="00C60AA0"/>
    <w:rsid w:val="00C65210"/>
    <w:rsid w:val="00C70EE6"/>
    <w:rsid w:val="00C77A85"/>
    <w:rsid w:val="00CA4C58"/>
    <w:rsid w:val="00D543D2"/>
    <w:rsid w:val="00DA038A"/>
    <w:rsid w:val="00DA29FF"/>
    <w:rsid w:val="00DA369B"/>
    <w:rsid w:val="00E0783D"/>
    <w:rsid w:val="00E14B5C"/>
    <w:rsid w:val="00E15228"/>
    <w:rsid w:val="00E34B12"/>
    <w:rsid w:val="00E52FE9"/>
    <w:rsid w:val="00E940A3"/>
    <w:rsid w:val="00EA1ACC"/>
    <w:rsid w:val="00EB3884"/>
    <w:rsid w:val="00EB59BA"/>
    <w:rsid w:val="00EB6E0E"/>
    <w:rsid w:val="00EC33D5"/>
    <w:rsid w:val="00EE1613"/>
    <w:rsid w:val="00F27DEE"/>
    <w:rsid w:val="00F4296B"/>
    <w:rsid w:val="00F458CA"/>
    <w:rsid w:val="00F86427"/>
    <w:rsid w:val="00FD4C98"/>
    <w:rsid w:val="00FF0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E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1F9C"/>
    <w:rPr>
      <w:rFonts w:ascii="Times New Roman" w:eastAsia="宋体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locked/>
    <w:rsid w:val="00242CC4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9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130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李晓</dc:creator>
  <cp:keywords/>
  <dc:description/>
  <cp:lastModifiedBy>郭筱祎</cp:lastModifiedBy>
  <cp:revision>2</cp:revision>
  <dcterms:created xsi:type="dcterms:W3CDTF">2020-07-27T04:10:00Z</dcterms:created>
  <dcterms:modified xsi:type="dcterms:W3CDTF">2020-07-27T04:10:00Z</dcterms:modified>
</cp:coreProperties>
</file>