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91" w:type="dxa"/>
        <w:tblInd w:w="-34" w:type="dxa"/>
        <w:tblLook w:val="00A0"/>
      </w:tblPr>
      <w:tblGrid>
        <w:gridCol w:w="15291"/>
      </w:tblGrid>
      <w:tr w:rsidR="00376918" w:rsidRPr="00F458CA" w:rsidTr="0091720C">
        <w:trPr>
          <w:trHeight w:val="765"/>
        </w:trPr>
        <w:tc>
          <w:tcPr>
            <w:tcW w:w="152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76918" w:rsidRDefault="00376918" w:rsidP="00F86427">
            <w:pPr>
              <w:widowControl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附件</w:t>
            </w:r>
            <w:r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：</w:t>
            </w:r>
          </w:p>
          <w:p w:rsidR="00376918" w:rsidRPr="00F458CA" w:rsidRDefault="00376918" w:rsidP="00E0783D">
            <w:pPr>
              <w:widowControl/>
              <w:jc w:val="center"/>
              <w:rPr>
                <w:rFonts w:ascii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《</w:t>
            </w:r>
            <w:r w:rsidRPr="00F458CA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药品经营</w:t>
            </w:r>
            <w:r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许可证》</w:t>
            </w:r>
            <w:r w:rsidRPr="00F458CA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变更情况</w:t>
            </w:r>
          </w:p>
        </w:tc>
      </w:tr>
    </w:tbl>
    <w:tbl>
      <w:tblPr>
        <w:tblpPr w:leftFromText="180" w:rightFromText="180" w:vertAnchor="page" w:horzAnchor="margin" w:tblpX="480" w:tblpY="3061"/>
        <w:tblW w:w="13008" w:type="dxa"/>
        <w:tblLayout w:type="fixed"/>
        <w:tblLook w:val="00A0"/>
      </w:tblPr>
      <w:tblGrid>
        <w:gridCol w:w="581"/>
        <w:gridCol w:w="93"/>
        <w:gridCol w:w="3149"/>
        <w:gridCol w:w="18"/>
        <w:gridCol w:w="1559"/>
        <w:gridCol w:w="1379"/>
        <w:gridCol w:w="301"/>
        <w:gridCol w:w="1722"/>
        <w:gridCol w:w="63"/>
        <w:gridCol w:w="1731"/>
        <w:gridCol w:w="54"/>
        <w:gridCol w:w="1128"/>
        <w:gridCol w:w="27"/>
        <w:gridCol w:w="1203"/>
      </w:tblGrid>
      <w:tr w:rsidR="00376918" w:rsidRPr="00FF0278" w:rsidTr="00140003">
        <w:trPr>
          <w:trHeight w:val="37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Pr="007A6FB4" w:rsidRDefault="00376918" w:rsidP="00140003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Pr="007A6FB4" w:rsidRDefault="00376918" w:rsidP="00140003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Pr="007A6FB4" w:rsidRDefault="00376918" w:rsidP="00140003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许可证证号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Pr="007A6FB4" w:rsidRDefault="00376918" w:rsidP="00140003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变更项目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Pr="007A6FB4" w:rsidRDefault="00376918" w:rsidP="00140003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变更前内容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Pr="007A6FB4" w:rsidRDefault="00376918" w:rsidP="00140003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变更后内容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Pr="007A6FB4" w:rsidRDefault="00376918" w:rsidP="00140003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发证部门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Pr="007A6FB4" w:rsidRDefault="00376918" w:rsidP="00140003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审批时间</w:t>
            </w:r>
          </w:p>
        </w:tc>
      </w:tr>
      <w:tr w:rsidR="00376918" w:rsidRPr="00FF0278" w:rsidTr="00140003">
        <w:trPr>
          <w:trHeight w:val="405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天津市新开大药房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DB116020016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Pr="00630375" w:rsidRDefault="00376918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63037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Pr="00630375" w:rsidRDefault="00376918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63037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何桂勇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Pr="00630375" w:rsidRDefault="00376918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63037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王淑娥</w:t>
            </w:r>
          </w:p>
        </w:tc>
        <w:tc>
          <w:tcPr>
            <w:tcW w:w="118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76918" w:rsidRPr="00FF0278" w:rsidRDefault="00376918" w:rsidP="0014000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FF0278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3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76918" w:rsidRPr="00630375" w:rsidRDefault="00376918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63037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2020.7.8</w:t>
            </w:r>
          </w:p>
          <w:p w:rsidR="00376918" w:rsidRPr="00FF0278" w:rsidRDefault="00376918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 w:rsidR="00376918" w:rsidRPr="00FF0278" w:rsidTr="00140003">
        <w:trPr>
          <w:trHeight w:val="204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Pr="00936942" w:rsidRDefault="00376918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Pr="00936942" w:rsidRDefault="00376918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Pr="00630375" w:rsidRDefault="00376918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630375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Pr="00FF0278" w:rsidRDefault="00376918" w:rsidP="00140003">
            <w:pPr>
              <w:widowControl/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376918" w:rsidRPr="00FF0278" w:rsidTr="00140003">
        <w:trPr>
          <w:trHeight w:val="420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76918" w:rsidRPr="00FF0278" w:rsidRDefault="00376918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3260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天津沣华堂一药品销售有限公司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DA116010240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Pr="00FF0278" w:rsidRDefault="00376918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2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Pr="00630375" w:rsidRDefault="00376918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63037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陈桂华</w:t>
            </w:r>
          </w:p>
        </w:tc>
        <w:tc>
          <w:tcPr>
            <w:tcW w:w="1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Pr="00630375" w:rsidRDefault="00376918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63037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丁学东</w:t>
            </w:r>
          </w:p>
        </w:tc>
        <w:tc>
          <w:tcPr>
            <w:tcW w:w="118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376918" w:rsidRDefault="00376918" w:rsidP="00140003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3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76918" w:rsidRPr="00630375" w:rsidRDefault="00376918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63037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2020.7.8</w:t>
            </w:r>
          </w:p>
          <w:p w:rsidR="00376918" w:rsidRPr="00FF0278" w:rsidRDefault="00376918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376918" w:rsidRPr="00FF0278" w:rsidTr="00140003">
        <w:trPr>
          <w:trHeight w:val="285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6918" w:rsidRPr="00936942" w:rsidRDefault="00376918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76918" w:rsidRPr="00936942" w:rsidRDefault="00376918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Pr="00630375" w:rsidRDefault="00376918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630375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63037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陈桂华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Pr="00630375" w:rsidRDefault="00376918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630375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丁学东</w:t>
            </w:r>
          </w:p>
        </w:tc>
        <w:tc>
          <w:tcPr>
            <w:tcW w:w="1182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376918" w:rsidRPr="00131D5F" w:rsidRDefault="00376918" w:rsidP="00140003">
            <w:pPr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376918" w:rsidRPr="00FF0278" w:rsidTr="00140003">
        <w:trPr>
          <w:trHeight w:val="330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Pr="00936942" w:rsidRDefault="00376918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Pr="00936942" w:rsidRDefault="00376918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Pr="00630375" w:rsidRDefault="00376918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630375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63037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陈桂华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Pr="00630375" w:rsidRDefault="00376918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630375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丁学东</w:t>
            </w:r>
          </w:p>
        </w:tc>
        <w:tc>
          <w:tcPr>
            <w:tcW w:w="118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76918" w:rsidRPr="00131D5F" w:rsidRDefault="00376918" w:rsidP="00140003">
            <w:pPr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376918" w:rsidRPr="00FF0278" w:rsidTr="00140003">
        <w:trPr>
          <w:trHeight w:val="450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76918" w:rsidRPr="00FF0278" w:rsidRDefault="00376918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3260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天津市欣康大药房有限责任公司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DB116010131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经营范围</w:t>
            </w:r>
          </w:p>
        </w:tc>
        <w:tc>
          <w:tcPr>
            <w:tcW w:w="2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中成药、中药饮片（精品包装）、化学药制剂、抗生素制剂、生化药品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1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中成药、中药饮片（精品包装）、化学药制剂、抗生素制剂、生化药品、生物制品（除疫苗、血液制品）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118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376918" w:rsidRDefault="00376918" w:rsidP="00140003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3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2020.7.13</w:t>
            </w:r>
          </w:p>
        </w:tc>
      </w:tr>
      <w:tr w:rsidR="00376918" w:rsidRPr="00FF0278" w:rsidTr="00140003">
        <w:trPr>
          <w:trHeight w:val="159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Pr="00936942" w:rsidRDefault="00376918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Pr="00936942" w:rsidRDefault="00376918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76918" w:rsidRPr="00131D5F" w:rsidRDefault="00376918" w:rsidP="00140003">
            <w:pPr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376918" w:rsidRPr="00FF0278" w:rsidTr="00140003">
        <w:trPr>
          <w:trHeight w:val="435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76918" w:rsidRPr="00FF0278" w:rsidRDefault="00376918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3260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天津市南方药店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DB116010128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质量负责人</w:t>
            </w:r>
          </w:p>
        </w:tc>
        <w:tc>
          <w:tcPr>
            <w:tcW w:w="2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王静</w:t>
            </w:r>
          </w:p>
        </w:tc>
        <w:tc>
          <w:tcPr>
            <w:tcW w:w="1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翟彦丽</w:t>
            </w:r>
          </w:p>
        </w:tc>
        <w:tc>
          <w:tcPr>
            <w:tcW w:w="118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376918" w:rsidRDefault="00376918" w:rsidP="00140003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3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2020.7.13</w:t>
            </w:r>
          </w:p>
        </w:tc>
      </w:tr>
      <w:tr w:rsidR="00376918" w:rsidRPr="00FF0278" w:rsidTr="00140003">
        <w:trPr>
          <w:trHeight w:val="174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Pr="00936942" w:rsidRDefault="00376918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Pr="00936942" w:rsidRDefault="00376918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76918" w:rsidRPr="00131D5F" w:rsidRDefault="00376918" w:rsidP="00140003">
            <w:pPr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376918" w:rsidRPr="00FF0278" w:rsidTr="00140003">
        <w:trPr>
          <w:trHeight w:val="27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Pr="00FF0278" w:rsidRDefault="00376918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3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天津市滨海新区塘沽妙春堂药店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DB116010122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企业负责人</w:t>
            </w:r>
          </w:p>
        </w:tc>
        <w:tc>
          <w:tcPr>
            <w:tcW w:w="2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孙凯迪</w:t>
            </w:r>
          </w:p>
        </w:tc>
        <w:tc>
          <w:tcPr>
            <w:tcW w:w="1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夏国军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6918" w:rsidRDefault="00376918" w:rsidP="00140003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2020.7.13</w:t>
            </w:r>
          </w:p>
        </w:tc>
      </w:tr>
      <w:tr w:rsidR="00376918" w:rsidRPr="00FF0278" w:rsidTr="00140003">
        <w:trPr>
          <w:trHeight w:val="390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76918" w:rsidRPr="00FF0278" w:rsidRDefault="00376918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3260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天津自贸试验区健福乐大药房有限公司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DB116010257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企业负责人</w:t>
            </w:r>
          </w:p>
        </w:tc>
        <w:tc>
          <w:tcPr>
            <w:tcW w:w="2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黄丽艳</w:t>
            </w:r>
          </w:p>
        </w:tc>
        <w:tc>
          <w:tcPr>
            <w:tcW w:w="1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马琴</w:t>
            </w:r>
          </w:p>
        </w:tc>
        <w:tc>
          <w:tcPr>
            <w:tcW w:w="118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376918" w:rsidRDefault="00376918" w:rsidP="00140003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3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2020.7.13</w:t>
            </w:r>
          </w:p>
        </w:tc>
      </w:tr>
      <w:tr w:rsidR="00376918" w:rsidRPr="00FF0278" w:rsidTr="00140003">
        <w:trPr>
          <w:trHeight w:val="219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Pr="00936942" w:rsidRDefault="00376918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Pr="00936942" w:rsidRDefault="00376918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76918" w:rsidRPr="00131D5F" w:rsidRDefault="00376918" w:rsidP="00140003">
            <w:pPr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918" w:rsidRDefault="00376918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376918" w:rsidTr="00581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50"/>
        </w:trPr>
        <w:tc>
          <w:tcPr>
            <w:tcW w:w="674" w:type="dxa"/>
            <w:gridSpan w:val="2"/>
          </w:tcPr>
          <w:p w:rsidR="00376918" w:rsidRDefault="00376918" w:rsidP="00140003">
            <w:r>
              <w:t>7</w:t>
            </w:r>
          </w:p>
        </w:tc>
        <w:tc>
          <w:tcPr>
            <w:tcW w:w="3149" w:type="dxa"/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天津市滨海新区塘沽沁芳堂大药房</w:t>
            </w:r>
          </w:p>
        </w:tc>
        <w:tc>
          <w:tcPr>
            <w:tcW w:w="1577" w:type="dxa"/>
            <w:gridSpan w:val="2"/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DB116010220</w:t>
            </w:r>
          </w:p>
        </w:tc>
        <w:tc>
          <w:tcPr>
            <w:tcW w:w="1680" w:type="dxa"/>
            <w:gridSpan w:val="2"/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质量负责人</w:t>
            </w:r>
          </w:p>
        </w:tc>
        <w:tc>
          <w:tcPr>
            <w:tcW w:w="1785" w:type="dxa"/>
            <w:gridSpan w:val="2"/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刘玉春</w:t>
            </w:r>
          </w:p>
        </w:tc>
        <w:tc>
          <w:tcPr>
            <w:tcW w:w="1785" w:type="dxa"/>
            <w:gridSpan w:val="2"/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杨素飞</w:t>
            </w:r>
          </w:p>
        </w:tc>
        <w:tc>
          <w:tcPr>
            <w:tcW w:w="1155" w:type="dxa"/>
            <w:gridSpan w:val="2"/>
          </w:tcPr>
          <w:p w:rsidR="00376918" w:rsidRDefault="00376918" w:rsidP="00140003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03" w:type="dxa"/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2020.7.13</w:t>
            </w:r>
          </w:p>
        </w:tc>
      </w:tr>
      <w:tr w:rsidR="00376918" w:rsidTr="00CA4C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30"/>
        </w:trPr>
        <w:tc>
          <w:tcPr>
            <w:tcW w:w="674" w:type="dxa"/>
            <w:gridSpan w:val="2"/>
            <w:vMerge w:val="restart"/>
          </w:tcPr>
          <w:p w:rsidR="00376918" w:rsidRDefault="00376918" w:rsidP="00140003">
            <w:r>
              <w:t>8</w:t>
            </w:r>
          </w:p>
        </w:tc>
        <w:tc>
          <w:tcPr>
            <w:tcW w:w="3149" w:type="dxa"/>
            <w:vMerge w:val="restart"/>
            <w:vAlign w:val="center"/>
          </w:tcPr>
          <w:p w:rsidR="00376918" w:rsidRDefault="00376918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天津市滨海新区健福民药品销售有限公司</w:t>
            </w:r>
          </w:p>
        </w:tc>
        <w:tc>
          <w:tcPr>
            <w:tcW w:w="1577" w:type="dxa"/>
            <w:gridSpan w:val="2"/>
            <w:vMerge w:val="restart"/>
            <w:vAlign w:val="center"/>
          </w:tcPr>
          <w:p w:rsidR="00376918" w:rsidRDefault="00376918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DB116010291</w:t>
            </w:r>
          </w:p>
        </w:tc>
        <w:tc>
          <w:tcPr>
            <w:tcW w:w="1680" w:type="dxa"/>
            <w:gridSpan w:val="2"/>
            <w:vAlign w:val="center"/>
          </w:tcPr>
          <w:p w:rsidR="00376918" w:rsidRDefault="0037691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企业名称</w:t>
            </w:r>
          </w:p>
        </w:tc>
        <w:tc>
          <w:tcPr>
            <w:tcW w:w="1785" w:type="dxa"/>
            <w:gridSpan w:val="2"/>
            <w:vAlign w:val="center"/>
          </w:tcPr>
          <w:p w:rsidR="00376918" w:rsidRDefault="0037691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天津市滨海新区塘沽健福民大药房</w:t>
            </w:r>
          </w:p>
        </w:tc>
        <w:tc>
          <w:tcPr>
            <w:tcW w:w="1785" w:type="dxa"/>
            <w:gridSpan w:val="2"/>
            <w:vAlign w:val="center"/>
          </w:tcPr>
          <w:p w:rsidR="00376918" w:rsidRDefault="0037691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天津市滨海新区健福民药品销售有限公司</w:t>
            </w:r>
          </w:p>
        </w:tc>
        <w:tc>
          <w:tcPr>
            <w:tcW w:w="1155" w:type="dxa"/>
            <w:gridSpan w:val="2"/>
            <w:vMerge w:val="restart"/>
          </w:tcPr>
          <w:p w:rsidR="00376918" w:rsidRDefault="00376918" w:rsidP="00140003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03" w:type="dxa"/>
            <w:vMerge w:val="restart"/>
            <w:vAlign w:val="center"/>
          </w:tcPr>
          <w:p w:rsidR="00376918" w:rsidRDefault="00376918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2020.7.13</w:t>
            </w:r>
          </w:p>
        </w:tc>
      </w:tr>
      <w:tr w:rsidR="00376918" w:rsidTr="00CA4C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0"/>
        </w:trPr>
        <w:tc>
          <w:tcPr>
            <w:tcW w:w="674" w:type="dxa"/>
            <w:gridSpan w:val="2"/>
            <w:vMerge/>
          </w:tcPr>
          <w:p w:rsidR="00376918" w:rsidRDefault="00376918" w:rsidP="00140003"/>
        </w:tc>
        <w:tc>
          <w:tcPr>
            <w:tcW w:w="3149" w:type="dxa"/>
            <w:vMerge/>
          </w:tcPr>
          <w:p w:rsidR="00376918" w:rsidRDefault="00376918" w:rsidP="00140003"/>
        </w:tc>
        <w:tc>
          <w:tcPr>
            <w:tcW w:w="1577" w:type="dxa"/>
            <w:gridSpan w:val="2"/>
            <w:vMerge/>
          </w:tcPr>
          <w:p w:rsidR="00376918" w:rsidRDefault="00376918" w:rsidP="00140003"/>
        </w:tc>
        <w:tc>
          <w:tcPr>
            <w:tcW w:w="1680" w:type="dxa"/>
            <w:gridSpan w:val="2"/>
            <w:vAlign w:val="center"/>
          </w:tcPr>
          <w:p w:rsidR="00376918" w:rsidRDefault="0037691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法定代表人</w:t>
            </w:r>
          </w:p>
        </w:tc>
        <w:tc>
          <w:tcPr>
            <w:tcW w:w="1785" w:type="dxa"/>
            <w:gridSpan w:val="2"/>
            <w:vAlign w:val="center"/>
          </w:tcPr>
          <w:p w:rsidR="00376918" w:rsidRDefault="0037691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1785" w:type="dxa"/>
            <w:gridSpan w:val="2"/>
            <w:vAlign w:val="center"/>
          </w:tcPr>
          <w:p w:rsidR="00376918" w:rsidRDefault="0037691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黄丽艳</w:t>
            </w:r>
          </w:p>
        </w:tc>
        <w:tc>
          <w:tcPr>
            <w:tcW w:w="1155" w:type="dxa"/>
            <w:gridSpan w:val="2"/>
            <w:vMerge/>
          </w:tcPr>
          <w:p w:rsidR="00376918" w:rsidRDefault="00376918" w:rsidP="00140003"/>
        </w:tc>
        <w:tc>
          <w:tcPr>
            <w:tcW w:w="1203" w:type="dxa"/>
            <w:vMerge/>
          </w:tcPr>
          <w:p w:rsidR="00376918" w:rsidRDefault="00376918" w:rsidP="00140003"/>
        </w:tc>
      </w:tr>
      <w:tr w:rsidR="00376918" w:rsidTr="00CA4C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5"/>
        </w:trPr>
        <w:tc>
          <w:tcPr>
            <w:tcW w:w="674" w:type="dxa"/>
            <w:gridSpan w:val="2"/>
            <w:vMerge/>
          </w:tcPr>
          <w:p w:rsidR="00376918" w:rsidRDefault="00376918" w:rsidP="00140003"/>
        </w:tc>
        <w:tc>
          <w:tcPr>
            <w:tcW w:w="3149" w:type="dxa"/>
            <w:vMerge/>
          </w:tcPr>
          <w:p w:rsidR="00376918" w:rsidRDefault="00376918" w:rsidP="00140003"/>
        </w:tc>
        <w:tc>
          <w:tcPr>
            <w:tcW w:w="1577" w:type="dxa"/>
            <w:gridSpan w:val="2"/>
            <w:vMerge/>
          </w:tcPr>
          <w:p w:rsidR="00376918" w:rsidRDefault="00376918" w:rsidP="00140003"/>
        </w:tc>
        <w:tc>
          <w:tcPr>
            <w:tcW w:w="1680" w:type="dxa"/>
            <w:gridSpan w:val="2"/>
            <w:vAlign w:val="center"/>
          </w:tcPr>
          <w:p w:rsidR="00376918" w:rsidRDefault="0037691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企业负责人</w:t>
            </w:r>
          </w:p>
        </w:tc>
        <w:tc>
          <w:tcPr>
            <w:tcW w:w="1785" w:type="dxa"/>
            <w:gridSpan w:val="2"/>
            <w:vAlign w:val="center"/>
          </w:tcPr>
          <w:p w:rsidR="00376918" w:rsidRDefault="0037691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黄丽艳</w:t>
            </w:r>
          </w:p>
        </w:tc>
        <w:tc>
          <w:tcPr>
            <w:tcW w:w="1785" w:type="dxa"/>
            <w:gridSpan w:val="2"/>
            <w:vAlign w:val="center"/>
          </w:tcPr>
          <w:p w:rsidR="00376918" w:rsidRDefault="0037691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黄丽楠</w:t>
            </w:r>
          </w:p>
        </w:tc>
        <w:tc>
          <w:tcPr>
            <w:tcW w:w="1155" w:type="dxa"/>
            <w:gridSpan w:val="2"/>
            <w:vMerge/>
          </w:tcPr>
          <w:p w:rsidR="00376918" w:rsidRDefault="00376918" w:rsidP="00140003"/>
        </w:tc>
        <w:tc>
          <w:tcPr>
            <w:tcW w:w="1203" w:type="dxa"/>
            <w:vMerge/>
          </w:tcPr>
          <w:p w:rsidR="00376918" w:rsidRDefault="00376918" w:rsidP="00140003"/>
        </w:tc>
      </w:tr>
      <w:tr w:rsidR="00376918" w:rsidTr="00CA4C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30"/>
        </w:trPr>
        <w:tc>
          <w:tcPr>
            <w:tcW w:w="674" w:type="dxa"/>
            <w:gridSpan w:val="2"/>
            <w:vMerge/>
          </w:tcPr>
          <w:p w:rsidR="00376918" w:rsidRDefault="00376918" w:rsidP="00140003"/>
        </w:tc>
        <w:tc>
          <w:tcPr>
            <w:tcW w:w="3149" w:type="dxa"/>
            <w:vMerge/>
          </w:tcPr>
          <w:p w:rsidR="00376918" w:rsidRDefault="00376918" w:rsidP="00140003"/>
        </w:tc>
        <w:tc>
          <w:tcPr>
            <w:tcW w:w="1577" w:type="dxa"/>
            <w:gridSpan w:val="2"/>
            <w:vMerge/>
          </w:tcPr>
          <w:p w:rsidR="00376918" w:rsidRDefault="00376918" w:rsidP="00140003"/>
        </w:tc>
        <w:tc>
          <w:tcPr>
            <w:tcW w:w="1680" w:type="dxa"/>
            <w:gridSpan w:val="2"/>
            <w:vAlign w:val="center"/>
          </w:tcPr>
          <w:p w:rsidR="00376918" w:rsidRDefault="0037691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质量负责人</w:t>
            </w:r>
          </w:p>
        </w:tc>
        <w:tc>
          <w:tcPr>
            <w:tcW w:w="1785" w:type="dxa"/>
            <w:gridSpan w:val="2"/>
            <w:vAlign w:val="center"/>
          </w:tcPr>
          <w:p w:rsidR="00376918" w:rsidRDefault="0037691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徐萍</w:t>
            </w:r>
          </w:p>
        </w:tc>
        <w:tc>
          <w:tcPr>
            <w:tcW w:w="1785" w:type="dxa"/>
            <w:gridSpan w:val="2"/>
            <w:vAlign w:val="center"/>
          </w:tcPr>
          <w:p w:rsidR="00376918" w:rsidRDefault="0037691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黄丽楠</w:t>
            </w:r>
          </w:p>
        </w:tc>
        <w:tc>
          <w:tcPr>
            <w:tcW w:w="1155" w:type="dxa"/>
            <w:gridSpan w:val="2"/>
            <w:vMerge/>
          </w:tcPr>
          <w:p w:rsidR="00376918" w:rsidRDefault="00376918" w:rsidP="00140003"/>
        </w:tc>
        <w:tc>
          <w:tcPr>
            <w:tcW w:w="1203" w:type="dxa"/>
            <w:vMerge/>
          </w:tcPr>
          <w:p w:rsidR="00376918" w:rsidRDefault="00376918" w:rsidP="00140003"/>
        </w:tc>
      </w:tr>
    </w:tbl>
    <w:p w:rsidR="00376918" w:rsidRDefault="00376918" w:rsidP="00C44E5F"/>
    <w:sectPr w:rsidR="00376918" w:rsidSect="00C70E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918" w:rsidRDefault="00376918" w:rsidP="00961F9C">
      <w:r>
        <w:separator/>
      </w:r>
    </w:p>
  </w:endnote>
  <w:endnote w:type="continuationSeparator" w:id="0">
    <w:p w:rsidR="00376918" w:rsidRDefault="00376918" w:rsidP="00961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918" w:rsidRDefault="0037691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918" w:rsidRDefault="0037691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918" w:rsidRDefault="0037691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918" w:rsidRDefault="00376918" w:rsidP="00961F9C">
      <w:r>
        <w:separator/>
      </w:r>
    </w:p>
  </w:footnote>
  <w:footnote w:type="continuationSeparator" w:id="0">
    <w:p w:rsidR="00376918" w:rsidRDefault="00376918" w:rsidP="00961F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918" w:rsidRDefault="0037691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918" w:rsidRDefault="00376918" w:rsidP="00E15228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918" w:rsidRDefault="0037691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0EE6"/>
    <w:rsid w:val="000214FF"/>
    <w:rsid w:val="00022F02"/>
    <w:rsid w:val="000445B4"/>
    <w:rsid w:val="000D7624"/>
    <w:rsid w:val="00131D5F"/>
    <w:rsid w:val="00140003"/>
    <w:rsid w:val="00166FBD"/>
    <w:rsid w:val="0017360F"/>
    <w:rsid w:val="001850E1"/>
    <w:rsid w:val="001A089E"/>
    <w:rsid w:val="001B4FD4"/>
    <w:rsid w:val="002243B6"/>
    <w:rsid w:val="00236E0B"/>
    <w:rsid w:val="00277128"/>
    <w:rsid w:val="00282C7C"/>
    <w:rsid w:val="00290DB9"/>
    <w:rsid w:val="002A00F0"/>
    <w:rsid w:val="002C7D31"/>
    <w:rsid w:val="0034089E"/>
    <w:rsid w:val="00347B0E"/>
    <w:rsid w:val="00376918"/>
    <w:rsid w:val="003844BE"/>
    <w:rsid w:val="003C3A6A"/>
    <w:rsid w:val="00442E8E"/>
    <w:rsid w:val="00447F5F"/>
    <w:rsid w:val="00456853"/>
    <w:rsid w:val="004C6A4C"/>
    <w:rsid w:val="005347A0"/>
    <w:rsid w:val="005624AD"/>
    <w:rsid w:val="00581BD0"/>
    <w:rsid w:val="005C3CF5"/>
    <w:rsid w:val="00626595"/>
    <w:rsid w:val="00630375"/>
    <w:rsid w:val="00676A93"/>
    <w:rsid w:val="006825C7"/>
    <w:rsid w:val="006A765A"/>
    <w:rsid w:val="006B492B"/>
    <w:rsid w:val="006E2566"/>
    <w:rsid w:val="007342A9"/>
    <w:rsid w:val="00741031"/>
    <w:rsid w:val="007A6FB4"/>
    <w:rsid w:val="007C47D4"/>
    <w:rsid w:val="007D1B81"/>
    <w:rsid w:val="007E128A"/>
    <w:rsid w:val="007E618A"/>
    <w:rsid w:val="007F6814"/>
    <w:rsid w:val="00806457"/>
    <w:rsid w:val="00851915"/>
    <w:rsid w:val="008809B8"/>
    <w:rsid w:val="008907A6"/>
    <w:rsid w:val="008D737D"/>
    <w:rsid w:val="009149EF"/>
    <w:rsid w:val="0091720C"/>
    <w:rsid w:val="0093037A"/>
    <w:rsid w:val="00936942"/>
    <w:rsid w:val="00961F9C"/>
    <w:rsid w:val="00976854"/>
    <w:rsid w:val="009D2281"/>
    <w:rsid w:val="009D5AC4"/>
    <w:rsid w:val="00A236E7"/>
    <w:rsid w:val="00A6163A"/>
    <w:rsid w:val="00AA2DC9"/>
    <w:rsid w:val="00AA314E"/>
    <w:rsid w:val="00AA6927"/>
    <w:rsid w:val="00AF5546"/>
    <w:rsid w:val="00B142B1"/>
    <w:rsid w:val="00B15864"/>
    <w:rsid w:val="00B16F71"/>
    <w:rsid w:val="00B25973"/>
    <w:rsid w:val="00B407A8"/>
    <w:rsid w:val="00B4298F"/>
    <w:rsid w:val="00B57457"/>
    <w:rsid w:val="00B61518"/>
    <w:rsid w:val="00B76DC4"/>
    <w:rsid w:val="00B82980"/>
    <w:rsid w:val="00BD4449"/>
    <w:rsid w:val="00BD5079"/>
    <w:rsid w:val="00C01B7E"/>
    <w:rsid w:val="00C03787"/>
    <w:rsid w:val="00C10481"/>
    <w:rsid w:val="00C10BF0"/>
    <w:rsid w:val="00C13475"/>
    <w:rsid w:val="00C367E4"/>
    <w:rsid w:val="00C44E5F"/>
    <w:rsid w:val="00C60AA0"/>
    <w:rsid w:val="00C65210"/>
    <w:rsid w:val="00C70EE6"/>
    <w:rsid w:val="00C77A85"/>
    <w:rsid w:val="00CA4C58"/>
    <w:rsid w:val="00D543D2"/>
    <w:rsid w:val="00DA038A"/>
    <w:rsid w:val="00DA369B"/>
    <w:rsid w:val="00E0783D"/>
    <w:rsid w:val="00E14B5C"/>
    <w:rsid w:val="00E15228"/>
    <w:rsid w:val="00E34B12"/>
    <w:rsid w:val="00E52FE9"/>
    <w:rsid w:val="00E940A3"/>
    <w:rsid w:val="00EB3884"/>
    <w:rsid w:val="00EB59BA"/>
    <w:rsid w:val="00EB6E0E"/>
    <w:rsid w:val="00EC33D5"/>
    <w:rsid w:val="00EE1613"/>
    <w:rsid w:val="00F27DEE"/>
    <w:rsid w:val="00F458CA"/>
    <w:rsid w:val="00F86427"/>
    <w:rsid w:val="00FD4C98"/>
    <w:rsid w:val="00FF0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EE6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61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61F9C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61F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61F9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99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9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9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9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9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9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9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9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9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9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9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122</Words>
  <Characters>696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李晓</dc:creator>
  <cp:keywords/>
  <dc:description/>
  <cp:lastModifiedBy>郭筱祎</cp:lastModifiedBy>
  <cp:revision>3</cp:revision>
  <dcterms:created xsi:type="dcterms:W3CDTF">2020-07-13T08:34:00Z</dcterms:created>
  <dcterms:modified xsi:type="dcterms:W3CDTF">2020-07-13T08:45:00Z</dcterms:modified>
</cp:coreProperties>
</file>