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68"/>
        <w:gridCol w:w="1985"/>
        <w:gridCol w:w="21"/>
        <w:gridCol w:w="1376"/>
        <w:gridCol w:w="48"/>
        <w:gridCol w:w="811"/>
        <w:gridCol w:w="17"/>
        <w:gridCol w:w="840"/>
        <w:gridCol w:w="43"/>
        <w:gridCol w:w="902"/>
        <w:gridCol w:w="1461"/>
        <w:gridCol w:w="68"/>
        <w:gridCol w:w="1559"/>
        <w:gridCol w:w="29"/>
        <w:gridCol w:w="593"/>
        <w:gridCol w:w="11"/>
        <w:gridCol w:w="1418"/>
        <w:gridCol w:w="13"/>
        <w:gridCol w:w="923"/>
        <w:gridCol w:w="42"/>
        <w:gridCol w:w="1206"/>
        <w:gridCol w:w="15"/>
        <w:gridCol w:w="1200"/>
      </w:tblGrid>
      <w:tr w:rsidR="00374ED3" w:rsidRPr="005B20BD" w:rsidTr="00C04CA7">
        <w:trPr>
          <w:trHeight w:val="405"/>
        </w:trPr>
        <w:tc>
          <w:tcPr>
            <w:tcW w:w="1514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4ED3" w:rsidRDefault="00374ED3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374ED3" w:rsidRDefault="00374ED3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374ED3" w:rsidRPr="00F458CA" w:rsidRDefault="00374ED3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374ED3" w:rsidRPr="005B20BD" w:rsidTr="00C04CA7">
        <w:trPr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374ED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天津市津畅大药房有限公司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天津市滨海新区海滨街兴盛道西苑小区东门南侧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张立滨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蔡丽娟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蔡丽娟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DB116030159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374ED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5B20BD" w:rsidRDefault="00374ED3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天津市华翔源药品销售有限公司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天津市滨海新区塘沽新康苑配套公建</w:t>
            </w:r>
            <w:r>
              <w:rPr>
                <w:color w:val="000000"/>
                <w:sz w:val="22"/>
                <w:szCs w:val="22"/>
              </w:rPr>
              <w:t>1-</w:t>
            </w:r>
            <w:r>
              <w:rPr>
                <w:rFonts w:hint="eastAsia"/>
                <w:color w:val="000000"/>
                <w:sz w:val="22"/>
                <w:szCs w:val="22"/>
              </w:rPr>
              <w:t>欣滨道</w:t>
            </w:r>
            <w:r>
              <w:rPr>
                <w:color w:val="000000"/>
                <w:sz w:val="22"/>
                <w:szCs w:val="22"/>
              </w:rPr>
              <w:t>518</w:t>
            </w:r>
            <w:r>
              <w:rPr>
                <w:rFonts w:hint="eastAsia"/>
                <w:color w:val="000000"/>
                <w:sz w:val="22"/>
                <w:szCs w:val="22"/>
              </w:rPr>
              <w:t>号一层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2025.7.13</w:t>
            </w:r>
          </w:p>
        </w:tc>
      </w:tr>
      <w:tr w:rsidR="00374ED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Pr="00C04CA7" w:rsidRDefault="00374ED3" w:rsidP="00C04CA7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C04CA7">
              <w:rPr>
                <w:rFonts w:asci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天津市滨海新区塘沽海顺堂药店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天津市滨海新区塘沽新港海安里粮店旁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邢进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李铮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DB116010267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2025.7.16</w:t>
            </w:r>
          </w:p>
        </w:tc>
      </w:tr>
      <w:tr w:rsidR="00374ED3" w:rsidTr="00C04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571" w:type="dxa"/>
          </w:tcPr>
          <w:p w:rsidR="00374ED3" w:rsidRDefault="00374ED3" w:rsidP="00C04CA7">
            <w:r>
              <w:t>4</w:t>
            </w:r>
          </w:p>
        </w:tc>
        <w:tc>
          <w:tcPr>
            <w:tcW w:w="2022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天津滨海新区塘沽君庆堂大药房</w:t>
            </w:r>
          </w:p>
        </w:tc>
        <w:tc>
          <w:tcPr>
            <w:tcW w:w="1462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天津市滨海新区塘沽西沽和谐园</w:t>
            </w: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color w:val="000000"/>
                <w:sz w:val="22"/>
                <w:szCs w:val="22"/>
              </w:rPr>
              <w:t>102</w:t>
            </w:r>
            <w:r>
              <w:rPr>
                <w:rFonts w:hint="eastAsia"/>
                <w:color w:val="000000"/>
                <w:sz w:val="22"/>
                <w:szCs w:val="22"/>
              </w:rPr>
              <w:t>号商业用房</w:t>
            </w:r>
          </w:p>
        </w:tc>
        <w:tc>
          <w:tcPr>
            <w:tcW w:w="83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曲尚林</w:t>
            </w:r>
          </w:p>
        </w:tc>
        <w:tc>
          <w:tcPr>
            <w:tcW w:w="94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朱宝贤</w:t>
            </w:r>
          </w:p>
        </w:tc>
        <w:tc>
          <w:tcPr>
            <w:tcW w:w="1556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DB116010276</w:t>
            </w:r>
          </w:p>
        </w:tc>
        <w:tc>
          <w:tcPr>
            <w:tcW w:w="627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84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374ED3" w:rsidTr="00F07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</w:trPr>
        <w:tc>
          <w:tcPr>
            <w:tcW w:w="571" w:type="dxa"/>
          </w:tcPr>
          <w:p w:rsidR="00374ED3" w:rsidRDefault="00374ED3" w:rsidP="00C04CA7">
            <w:r>
              <w:t>5</w:t>
            </w:r>
          </w:p>
        </w:tc>
        <w:tc>
          <w:tcPr>
            <w:tcW w:w="2022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天津市滨海新区幸福慈济堂大药房有限公司</w:t>
            </w:r>
          </w:p>
        </w:tc>
        <w:tc>
          <w:tcPr>
            <w:tcW w:w="1462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天津大港油田幸福路北幸福高层对面商贸楼</w:t>
            </w: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3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吴英平</w:t>
            </w:r>
          </w:p>
        </w:tc>
        <w:tc>
          <w:tcPr>
            <w:tcW w:w="840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吴英平</w:t>
            </w:r>
          </w:p>
        </w:tc>
        <w:tc>
          <w:tcPr>
            <w:tcW w:w="94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吴英平</w:t>
            </w:r>
          </w:p>
        </w:tc>
        <w:tc>
          <w:tcPr>
            <w:tcW w:w="1556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DB116030160</w:t>
            </w:r>
          </w:p>
        </w:tc>
        <w:tc>
          <w:tcPr>
            <w:tcW w:w="627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84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374ED3" w:rsidTr="00835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</w:trPr>
        <w:tc>
          <w:tcPr>
            <w:tcW w:w="571" w:type="dxa"/>
          </w:tcPr>
          <w:p w:rsidR="00374ED3" w:rsidRDefault="00374ED3" w:rsidP="00C04CA7">
            <w:r>
              <w:t>6</w:t>
            </w:r>
          </w:p>
        </w:tc>
        <w:tc>
          <w:tcPr>
            <w:tcW w:w="2022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天津市滨海新区康泰福药品销售有限公司</w:t>
            </w:r>
          </w:p>
        </w:tc>
        <w:tc>
          <w:tcPr>
            <w:tcW w:w="1462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天津自贸试验区（中心商务区）海田道</w:t>
            </w:r>
            <w:r>
              <w:rPr>
                <w:color w:val="000000"/>
                <w:sz w:val="22"/>
                <w:szCs w:val="22"/>
              </w:rPr>
              <w:t>296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3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韩娜</w:t>
            </w:r>
          </w:p>
        </w:tc>
        <w:tc>
          <w:tcPr>
            <w:tcW w:w="840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崔晓伟</w:t>
            </w:r>
          </w:p>
        </w:tc>
        <w:tc>
          <w:tcPr>
            <w:tcW w:w="94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崔晓伟</w:t>
            </w:r>
          </w:p>
        </w:tc>
        <w:tc>
          <w:tcPr>
            <w:tcW w:w="1556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DB116010272</w:t>
            </w:r>
          </w:p>
        </w:tc>
        <w:tc>
          <w:tcPr>
            <w:tcW w:w="627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84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374ED3" w:rsidTr="00E86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71" w:type="dxa"/>
          </w:tcPr>
          <w:p w:rsidR="00374ED3" w:rsidRDefault="00374ED3" w:rsidP="00C04CA7">
            <w:r>
              <w:t>7</w:t>
            </w:r>
          </w:p>
        </w:tc>
        <w:tc>
          <w:tcPr>
            <w:tcW w:w="2022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天津自贸区希济堂药品销售有限公司</w:t>
            </w:r>
          </w:p>
        </w:tc>
        <w:tc>
          <w:tcPr>
            <w:tcW w:w="1462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天津自贸区（中心商务区）华开里九栋底商</w:t>
            </w:r>
            <w:r>
              <w:rPr>
                <w:color w:val="000000"/>
                <w:sz w:val="22"/>
                <w:szCs w:val="22"/>
              </w:rPr>
              <w:t>A</w:t>
            </w:r>
            <w:r>
              <w:rPr>
                <w:rFonts w:hint="eastAsia"/>
                <w:color w:val="000000"/>
                <w:sz w:val="22"/>
                <w:szCs w:val="22"/>
              </w:rPr>
              <w:t>座</w:t>
            </w:r>
          </w:p>
        </w:tc>
        <w:tc>
          <w:tcPr>
            <w:tcW w:w="83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陆永梅</w:t>
            </w:r>
          </w:p>
        </w:tc>
        <w:tc>
          <w:tcPr>
            <w:tcW w:w="840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李静</w:t>
            </w:r>
          </w:p>
        </w:tc>
        <w:tc>
          <w:tcPr>
            <w:tcW w:w="94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张伟丽</w:t>
            </w:r>
          </w:p>
        </w:tc>
        <w:tc>
          <w:tcPr>
            <w:tcW w:w="1556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DB116010290</w:t>
            </w:r>
          </w:p>
        </w:tc>
        <w:tc>
          <w:tcPr>
            <w:tcW w:w="627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中成药；化学药制剂；抗生素制剂；生化药品；生物制品（血液制品、疫苗除外）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84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  <w:tr w:rsidR="00374ED3" w:rsidTr="00E86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71" w:type="dxa"/>
          </w:tcPr>
          <w:p w:rsidR="00374ED3" w:rsidRDefault="00374ED3" w:rsidP="00C04CA7">
            <w:r>
              <w:t>8</w:t>
            </w:r>
          </w:p>
        </w:tc>
        <w:tc>
          <w:tcPr>
            <w:tcW w:w="2022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天津市滨海新区塘沽天合堂大药房</w:t>
            </w:r>
          </w:p>
        </w:tc>
        <w:tc>
          <w:tcPr>
            <w:tcW w:w="1462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天津市滨海新区塘沽港滨路</w:t>
            </w:r>
            <w:r>
              <w:rPr>
                <w:color w:val="000000"/>
                <w:sz w:val="22"/>
                <w:szCs w:val="22"/>
              </w:rPr>
              <w:t>65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3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陈永利</w:t>
            </w:r>
          </w:p>
        </w:tc>
        <w:tc>
          <w:tcPr>
            <w:tcW w:w="945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张进祥</w:t>
            </w:r>
          </w:p>
        </w:tc>
        <w:tc>
          <w:tcPr>
            <w:tcW w:w="1556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DB116010270</w:t>
            </w:r>
          </w:p>
        </w:tc>
        <w:tc>
          <w:tcPr>
            <w:tcW w:w="627" w:type="dxa"/>
            <w:gridSpan w:val="2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中成药；化学药制剂；抗生素制剂；生化药品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2020.7.17</w:t>
            </w:r>
          </w:p>
        </w:tc>
        <w:tc>
          <w:tcPr>
            <w:tcW w:w="1184" w:type="dxa"/>
            <w:vAlign w:val="center"/>
          </w:tcPr>
          <w:p w:rsidR="00374ED3" w:rsidRDefault="00374ED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2025.7.16</w:t>
            </w:r>
          </w:p>
        </w:tc>
      </w:tr>
    </w:tbl>
    <w:p w:rsidR="00374ED3" w:rsidRDefault="00374ED3"/>
    <w:sectPr w:rsidR="00374ED3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D3" w:rsidRDefault="00374ED3" w:rsidP="00E46100">
      <w:r>
        <w:separator/>
      </w:r>
    </w:p>
  </w:endnote>
  <w:endnote w:type="continuationSeparator" w:id="0">
    <w:p w:rsidR="00374ED3" w:rsidRDefault="00374ED3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D3" w:rsidRDefault="00374ED3" w:rsidP="00E46100">
      <w:r>
        <w:separator/>
      </w:r>
    </w:p>
  </w:footnote>
  <w:footnote w:type="continuationSeparator" w:id="0">
    <w:p w:rsidR="00374ED3" w:rsidRDefault="00374ED3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 w:rsidP="004D358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D3" w:rsidRDefault="00374ED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6CC9"/>
    <w:rsid w:val="000379EE"/>
    <w:rsid w:val="000447B0"/>
    <w:rsid w:val="0005495F"/>
    <w:rsid w:val="00054BB1"/>
    <w:rsid w:val="00085BEC"/>
    <w:rsid w:val="000D34EF"/>
    <w:rsid w:val="000E5546"/>
    <w:rsid w:val="001060BE"/>
    <w:rsid w:val="001A089E"/>
    <w:rsid w:val="001A658C"/>
    <w:rsid w:val="001C49A3"/>
    <w:rsid w:val="001D0526"/>
    <w:rsid w:val="00201ADA"/>
    <w:rsid w:val="002250C3"/>
    <w:rsid w:val="00264CA0"/>
    <w:rsid w:val="00276237"/>
    <w:rsid w:val="00277862"/>
    <w:rsid w:val="002838E4"/>
    <w:rsid w:val="0028489E"/>
    <w:rsid w:val="00290C68"/>
    <w:rsid w:val="00290DB9"/>
    <w:rsid w:val="002A03F1"/>
    <w:rsid w:val="002A59B2"/>
    <w:rsid w:val="002B534A"/>
    <w:rsid w:val="002C02BD"/>
    <w:rsid w:val="002C7BFD"/>
    <w:rsid w:val="002E65C3"/>
    <w:rsid w:val="003070BC"/>
    <w:rsid w:val="0035714E"/>
    <w:rsid w:val="003706BB"/>
    <w:rsid w:val="00374ED3"/>
    <w:rsid w:val="00387894"/>
    <w:rsid w:val="003961ED"/>
    <w:rsid w:val="00401DEA"/>
    <w:rsid w:val="0043430E"/>
    <w:rsid w:val="00437FF9"/>
    <w:rsid w:val="00450276"/>
    <w:rsid w:val="00452415"/>
    <w:rsid w:val="00490DC8"/>
    <w:rsid w:val="00493520"/>
    <w:rsid w:val="004A16F1"/>
    <w:rsid w:val="004C508D"/>
    <w:rsid w:val="004D358B"/>
    <w:rsid w:val="005019BC"/>
    <w:rsid w:val="00516ECB"/>
    <w:rsid w:val="005417C5"/>
    <w:rsid w:val="00567CDE"/>
    <w:rsid w:val="00570DC7"/>
    <w:rsid w:val="00571C10"/>
    <w:rsid w:val="005B20BD"/>
    <w:rsid w:val="005E42A0"/>
    <w:rsid w:val="00611852"/>
    <w:rsid w:val="006501AB"/>
    <w:rsid w:val="00681D0E"/>
    <w:rsid w:val="00684EA4"/>
    <w:rsid w:val="006B54D0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9AB"/>
    <w:rsid w:val="007657B7"/>
    <w:rsid w:val="00774B58"/>
    <w:rsid w:val="007905F3"/>
    <w:rsid w:val="00791956"/>
    <w:rsid w:val="007A077F"/>
    <w:rsid w:val="007B6A79"/>
    <w:rsid w:val="007C3A24"/>
    <w:rsid w:val="007F6814"/>
    <w:rsid w:val="00805210"/>
    <w:rsid w:val="0080560E"/>
    <w:rsid w:val="00813D36"/>
    <w:rsid w:val="0082142E"/>
    <w:rsid w:val="00823F64"/>
    <w:rsid w:val="008353B8"/>
    <w:rsid w:val="00853A40"/>
    <w:rsid w:val="00857E8A"/>
    <w:rsid w:val="00871D39"/>
    <w:rsid w:val="00896CE6"/>
    <w:rsid w:val="008A342C"/>
    <w:rsid w:val="008A368F"/>
    <w:rsid w:val="008B54CC"/>
    <w:rsid w:val="008E0633"/>
    <w:rsid w:val="00903F58"/>
    <w:rsid w:val="00903F80"/>
    <w:rsid w:val="00935FD8"/>
    <w:rsid w:val="00941C59"/>
    <w:rsid w:val="0094520A"/>
    <w:rsid w:val="009521EB"/>
    <w:rsid w:val="00964808"/>
    <w:rsid w:val="00985884"/>
    <w:rsid w:val="00986F3F"/>
    <w:rsid w:val="009938BD"/>
    <w:rsid w:val="009A23B3"/>
    <w:rsid w:val="009A6D88"/>
    <w:rsid w:val="009D2281"/>
    <w:rsid w:val="009D5AC4"/>
    <w:rsid w:val="009E73EB"/>
    <w:rsid w:val="00A41773"/>
    <w:rsid w:val="00AE6F44"/>
    <w:rsid w:val="00B0081B"/>
    <w:rsid w:val="00B03DD1"/>
    <w:rsid w:val="00B142B1"/>
    <w:rsid w:val="00B3131F"/>
    <w:rsid w:val="00B40678"/>
    <w:rsid w:val="00B81109"/>
    <w:rsid w:val="00BA0F7B"/>
    <w:rsid w:val="00BA7842"/>
    <w:rsid w:val="00BB0D71"/>
    <w:rsid w:val="00BB4C6E"/>
    <w:rsid w:val="00BC5978"/>
    <w:rsid w:val="00BE7123"/>
    <w:rsid w:val="00C03787"/>
    <w:rsid w:val="00C048F2"/>
    <w:rsid w:val="00C04CA7"/>
    <w:rsid w:val="00C304DD"/>
    <w:rsid w:val="00C567A8"/>
    <w:rsid w:val="00C61804"/>
    <w:rsid w:val="00C649BF"/>
    <w:rsid w:val="00C82659"/>
    <w:rsid w:val="00C9103E"/>
    <w:rsid w:val="00CB5BFE"/>
    <w:rsid w:val="00CC6EB0"/>
    <w:rsid w:val="00CD3306"/>
    <w:rsid w:val="00CE7B16"/>
    <w:rsid w:val="00D11397"/>
    <w:rsid w:val="00D50D62"/>
    <w:rsid w:val="00D62E56"/>
    <w:rsid w:val="00D71F42"/>
    <w:rsid w:val="00D74D17"/>
    <w:rsid w:val="00D82BA1"/>
    <w:rsid w:val="00DA369B"/>
    <w:rsid w:val="00DB6744"/>
    <w:rsid w:val="00DC1F7E"/>
    <w:rsid w:val="00DD20A2"/>
    <w:rsid w:val="00E043A7"/>
    <w:rsid w:val="00E06868"/>
    <w:rsid w:val="00E46100"/>
    <w:rsid w:val="00E56807"/>
    <w:rsid w:val="00E608A7"/>
    <w:rsid w:val="00E80BCB"/>
    <w:rsid w:val="00E811D4"/>
    <w:rsid w:val="00E8623C"/>
    <w:rsid w:val="00E940A3"/>
    <w:rsid w:val="00EA35F4"/>
    <w:rsid w:val="00EA5B00"/>
    <w:rsid w:val="00EB2D7A"/>
    <w:rsid w:val="00EC6CBE"/>
    <w:rsid w:val="00EE1EB3"/>
    <w:rsid w:val="00EF3D80"/>
    <w:rsid w:val="00EF6E32"/>
    <w:rsid w:val="00F0572B"/>
    <w:rsid w:val="00F07783"/>
    <w:rsid w:val="00F26271"/>
    <w:rsid w:val="00F42C12"/>
    <w:rsid w:val="00F458CA"/>
    <w:rsid w:val="00F501B9"/>
    <w:rsid w:val="00F76CB8"/>
    <w:rsid w:val="00F83286"/>
    <w:rsid w:val="00FA34CB"/>
    <w:rsid w:val="00FB4DEE"/>
    <w:rsid w:val="00FB6287"/>
    <w:rsid w:val="00FC1F0C"/>
    <w:rsid w:val="00FE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3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3</Pages>
  <Words>174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8</cp:revision>
  <cp:lastPrinted>2020-01-21T02:42:00Z</cp:lastPrinted>
  <dcterms:created xsi:type="dcterms:W3CDTF">2020-07-13T08:16:00Z</dcterms:created>
  <dcterms:modified xsi:type="dcterms:W3CDTF">2020-07-20T07:12:00Z</dcterms:modified>
</cp:coreProperties>
</file>