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1" w:type="dxa"/>
        <w:tblInd w:w="-34" w:type="dxa"/>
        <w:tblLook w:val="00A0"/>
      </w:tblPr>
      <w:tblGrid>
        <w:gridCol w:w="15291"/>
      </w:tblGrid>
      <w:tr w:rsidR="004F6A1E" w:rsidRPr="00F458CA" w:rsidTr="0091720C">
        <w:trPr>
          <w:trHeight w:val="765"/>
        </w:trPr>
        <w:tc>
          <w:tcPr>
            <w:tcW w:w="15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F6A1E" w:rsidRDefault="004F6A1E" w:rsidP="00F86427">
            <w:pPr>
              <w:widowControl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附件</w:t>
            </w:r>
            <w:r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</w:p>
          <w:p w:rsidR="004F6A1E" w:rsidRPr="00F458CA" w:rsidRDefault="004F6A1E" w:rsidP="00E0783D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</w:t>
            </w: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许可证》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变更情况</w:t>
            </w:r>
          </w:p>
        </w:tc>
      </w:tr>
    </w:tbl>
    <w:tbl>
      <w:tblPr>
        <w:tblpPr w:leftFromText="180" w:rightFromText="180" w:vertAnchor="page" w:horzAnchor="margin" w:tblpX="480" w:tblpY="3061"/>
        <w:tblW w:w="13008" w:type="dxa"/>
        <w:tblLayout w:type="fixed"/>
        <w:tblLook w:val="00A0"/>
      </w:tblPr>
      <w:tblGrid>
        <w:gridCol w:w="581"/>
        <w:gridCol w:w="3260"/>
        <w:gridCol w:w="1559"/>
        <w:gridCol w:w="1379"/>
        <w:gridCol w:w="2023"/>
        <w:gridCol w:w="1794"/>
        <w:gridCol w:w="1182"/>
        <w:gridCol w:w="1230"/>
      </w:tblGrid>
      <w:tr w:rsidR="004F6A1E" w:rsidRPr="00FF0278" w:rsidTr="00140003">
        <w:trPr>
          <w:trHeight w:val="37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7A6FB4" w:rsidRDefault="004F6A1E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7A6FB4" w:rsidRDefault="004F6A1E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7A6FB4" w:rsidRDefault="004F6A1E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7A6FB4" w:rsidRDefault="004F6A1E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变更项目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7A6FB4" w:rsidRDefault="004F6A1E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变更前内容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7A6FB4" w:rsidRDefault="004F6A1E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变更后内容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7A6FB4" w:rsidRDefault="004F6A1E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7A6FB4" w:rsidRDefault="004F6A1E" w:rsidP="0014000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审批时间</w:t>
            </w:r>
          </w:p>
        </w:tc>
      </w:tr>
      <w:tr w:rsidR="004F6A1E" w:rsidRPr="00FF0278" w:rsidTr="00242CC4">
        <w:trPr>
          <w:trHeight w:val="7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242CC4" w:rsidRDefault="004F6A1E" w:rsidP="00242CC4">
            <w:pPr>
              <w:rPr>
                <w:color w:val="000000"/>
                <w:sz w:val="22"/>
                <w:szCs w:val="22"/>
              </w:rPr>
            </w:pPr>
            <w:r w:rsidRPr="00242CC4">
              <w:rPr>
                <w:rFonts w:hint="eastAsia"/>
                <w:color w:val="000000"/>
                <w:sz w:val="22"/>
                <w:szCs w:val="22"/>
              </w:rPr>
              <w:t>天津市津畅大药房有限公司</w:t>
            </w:r>
          </w:p>
          <w:p w:rsidR="004F6A1E" w:rsidRDefault="004F6A1E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242CC4" w:rsidRDefault="004F6A1E" w:rsidP="00140003">
            <w:pPr>
              <w:rPr>
                <w:color w:val="000000"/>
                <w:sz w:val="22"/>
                <w:szCs w:val="22"/>
              </w:rPr>
            </w:pPr>
            <w:r w:rsidRPr="00242CC4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242CC4">
              <w:rPr>
                <w:color w:val="000000"/>
                <w:sz w:val="22"/>
                <w:szCs w:val="22"/>
              </w:rPr>
              <w:t>DB116030159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杨柳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张立滨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FF0278" w:rsidRDefault="004F6A1E" w:rsidP="0014000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FF0278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2020.7.15</w:t>
            </w:r>
          </w:p>
        </w:tc>
      </w:tr>
      <w:tr w:rsidR="004F6A1E" w:rsidRPr="00FF0278" w:rsidTr="00242CC4">
        <w:trPr>
          <w:trHeight w:val="42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A1E" w:rsidRPr="00FF0278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A1E" w:rsidRPr="00242CC4" w:rsidRDefault="004F6A1E" w:rsidP="00140003">
            <w:pPr>
              <w:rPr>
                <w:color w:val="000000"/>
                <w:sz w:val="22"/>
                <w:szCs w:val="22"/>
              </w:rPr>
            </w:pPr>
            <w:r w:rsidRPr="00242CC4">
              <w:rPr>
                <w:rFonts w:hint="eastAsia"/>
                <w:color w:val="000000"/>
                <w:sz w:val="22"/>
                <w:szCs w:val="22"/>
              </w:rPr>
              <w:t>天津市东城世纪百姓大药房有限公司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6A1E" w:rsidRPr="00242CC4" w:rsidRDefault="004F6A1E" w:rsidP="00140003">
            <w:pPr>
              <w:rPr>
                <w:color w:val="000000"/>
                <w:sz w:val="22"/>
                <w:szCs w:val="22"/>
              </w:rPr>
            </w:pPr>
            <w:r w:rsidRPr="00242CC4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242CC4">
              <w:rPr>
                <w:color w:val="000000"/>
                <w:sz w:val="22"/>
                <w:szCs w:val="22"/>
              </w:rPr>
              <w:t>DA116030084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FF0278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242CC4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242C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王俊华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242CC4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242C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祝照泽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6A1E" w:rsidRDefault="004F6A1E" w:rsidP="00140003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tbl>
            <w:tblPr>
              <w:tblW w:w="134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340"/>
            </w:tblGrid>
            <w:tr w:rsidR="004F6A1E" w:rsidRPr="00242CC4" w:rsidTr="00242CC4">
              <w:trPr>
                <w:trHeight w:val="600"/>
              </w:trPr>
              <w:tc>
                <w:tcPr>
                  <w:tcW w:w="13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4F6A1E" w:rsidRPr="00242CC4" w:rsidRDefault="004F6A1E" w:rsidP="00242CC4">
                  <w:pPr>
                    <w:framePr w:hSpace="180" w:wrap="around" w:vAnchor="page" w:hAnchor="margin" w:x="480" w:y="3061"/>
                    <w:widowControl/>
                    <w:jc w:val="left"/>
                    <w:rPr>
                      <w:rFonts w:asci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242CC4"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  <w:t>2020.7.15</w:t>
                  </w:r>
                </w:p>
              </w:tc>
            </w:tr>
          </w:tbl>
          <w:p w:rsidR="004F6A1E" w:rsidRPr="00FF0278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242CC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4F6A1E" w:rsidRPr="00FF0278" w:rsidTr="00140003">
        <w:trPr>
          <w:trHeight w:val="285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A1E" w:rsidRPr="00936942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A1E" w:rsidRPr="00936942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630375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242CC4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242C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刘坤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242CC4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242CC4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王俊华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</w:tcPr>
          <w:p w:rsidR="004F6A1E" w:rsidRPr="00131D5F" w:rsidRDefault="004F6A1E" w:rsidP="00140003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F6A1E" w:rsidRPr="00FF0278" w:rsidTr="00140003">
        <w:trPr>
          <w:trHeight w:val="33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936942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936942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630375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242CC4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242CC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刘坤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242CC4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242CC4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王俊华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6A1E" w:rsidRPr="00131D5F" w:rsidRDefault="004F6A1E" w:rsidP="00140003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F6A1E" w:rsidRPr="00FF0278" w:rsidTr="00140003">
        <w:trPr>
          <w:trHeight w:val="45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F6A1E" w:rsidRPr="00FF0278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F6A1E" w:rsidRPr="00242CC4" w:rsidRDefault="004F6A1E" w:rsidP="00242CC4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天津市滨海新区塘沽海顺堂药店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A1E" w:rsidRDefault="004F6A1E" w:rsidP="00242CC4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DB116010267</w:t>
            </w:r>
          </w:p>
          <w:p w:rsidR="004F6A1E" w:rsidRDefault="004F6A1E" w:rsidP="00140003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贾金梅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李铮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6A1E" w:rsidRDefault="004F6A1E" w:rsidP="00140003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2020.7.14</w:t>
            </w:r>
          </w:p>
        </w:tc>
      </w:tr>
      <w:tr w:rsidR="004F6A1E" w:rsidRPr="00FF0278" w:rsidTr="00140003">
        <w:trPr>
          <w:trHeight w:val="159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936942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936942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6A1E" w:rsidRPr="00131D5F" w:rsidRDefault="004F6A1E" w:rsidP="00140003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F6A1E" w:rsidRPr="00FF0278" w:rsidTr="00140003">
        <w:trPr>
          <w:trHeight w:val="43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F6A1E" w:rsidRPr="00FF0278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F6A1E" w:rsidRPr="002202BC" w:rsidRDefault="004F6A1E" w:rsidP="00140003">
            <w:pPr>
              <w:rPr>
                <w:color w:val="000000"/>
                <w:sz w:val="22"/>
                <w:szCs w:val="22"/>
              </w:rPr>
            </w:pPr>
            <w:r w:rsidRPr="002202BC">
              <w:rPr>
                <w:rFonts w:hint="eastAsia"/>
                <w:color w:val="000000"/>
                <w:sz w:val="22"/>
                <w:szCs w:val="22"/>
              </w:rPr>
              <w:t>天津自贸区希济堂药品销售有限公司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A1E" w:rsidRPr="002202BC" w:rsidRDefault="004F6A1E" w:rsidP="002202BC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李静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张伟丽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6A1E" w:rsidRDefault="004F6A1E" w:rsidP="00140003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F6A1E" w:rsidRDefault="004F6A1E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2020.7.15</w:t>
            </w:r>
          </w:p>
        </w:tc>
      </w:tr>
      <w:tr w:rsidR="004F6A1E" w:rsidRPr="00FF0278" w:rsidTr="00140003">
        <w:trPr>
          <w:trHeight w:val="174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936942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Pr="00936942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6A1E" w:rsidRPr="00131D5F" w:rsidRDefault="004F6A1E" w:rsidP="00140003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1E" w:rsidRDefault="004F6A1E" w:rsidP="0014000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4F6A1E" w:rsidRDefault="004F6A1E" w:rsidP="00C44E5F"/>
    <w:sectPr w:rsidR="004F6A1E" w:rsidSect="00C70E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A1E" w:rsidRDefault="004F6A1E" w:rsidP="00961F9C">
      <w:r>
        <w:separator/>
      </w:r>
    </w:p>
  </w:endnote>
  <w:endnote w:type="continuationSeparator" w:id="0">
    <w:p w:rsidR="004F6A1E" w:rsidRDefault="004F6A1E" w:rsidP="009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A1E" w:rsidRDefault="004F6A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A1E" w:rsidRDefault="004F6A1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A1E" w:rsidRDefault="004F6A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A1E" w:rsidRDefault="004F6A1E" w:rsidP="00961F9C">
      <w:r>
        <w:separator/>
      </w:r>
    </w:p>
  </w:footnote>
  <w:footnote w:type="continuationSeparator" w:id="0">
    <w:p w:rsidR="004F6A1E" w:rsidRDefault="004F6A1E" w:rsidP="00961F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A1E" w:rsidRDefault="004F6A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A1E" w:rsidRDefault="004F6A1E" w:rsidP="00242CC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A1E" w:rsidRDefault="004F6A1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E6"/>
    <w:rsid w:val="000214FF"/>
    <w:rsid w:val="00022F02"/>
    <w:rsid w:val="000359D1"/>
    <w:rsid w:val="000445B4"/>
    <w:rsid w:val="000D7624"/>
    <w:rsid w:val="00131D5F"/>
    <w:rsid w:val="00140003"/>
    <w:rsid w:val="00166FBD"/>
    <w:rsid w:val="0017360F"/>
    <w:rsid w:val="001850E1"/>
    <w:rsid w:val="001A089E"/>
    <w:rsid w:val="001B4FD4"/>
    <w:rsid w:val="002202BC"/>
    <w:rsid w:val="002243B6"/>
    <w:rsid w:val="00236E0B"/>
    <w:rsid w:val="00242CC4"/>
    <w:rsid w:val="00277128"/>
    <w:rsid w:val="00282C7C"/>
    <w:rsid w:val="00290DB9"/>
    <w:rsid w:val="002A00F0"/>
    <w:rsid w:val="002C7D31"/>
    <w:rsid w:val="0034089E"/>
    <w:rsid w:val="00347B0E"/>
    <w:rsid w:val="00376918"/>
    <w:rsid w:val="003844BE"/>
    <w:rsid w:val="003C3A6A"/>
    <w:rsid w:val="00442E8E"/>
    <w:rsid w:val="00447F5F"/>
    <w:rsid w:val="00452049"/>
    <w:rsid w:val="00456853"/>
    <w:rsid w:val="004C6A4C"/>
    <w:rsid w:val="004F6A1E"/>
    <w:rsid w:val="005347A0"/>
    <w:rsid w:val="005624AD"/>
    <w:rsid w:val="00581BD0"/>
    <w:rsid w:val="005C3CF5"/>
    <w:rsid w:val="00626595"/>
    <w:rsid w:val="00630375"/>
    <w:rsid w:val="00676A93"/>
    <w:rsid w:val="006825C7"/>
    <w:rsid w:val="006A765A"/>
    <w:rsid w:val="006B492B"/>
    <w:rsid w:val="006E2566"/>
    <w:rsid w:val="007342A9"/>
    <w:rsid w:val="00741031"/>
    <w:rsid w:val="007A6FB4"/>
    <w:rsid w:val="007C47D4"/>
    <w:rsid w:val="007D1B81"/>
    <w:rsid w:val="007E128A"/>
    <w:rsid w:val="007E618A"/>
    <w:rsid w:val="007F6814"/>
    <w:rsid w:val="00806457"/>
    <w:rsid w:val="00851915"/>
    <w:rsid w:val="008809B8"/>
    <w:rsid w:val="008907A6"/>
    <w:rsid w:val="008D737D"/>
    <w:rsid w:val="009149EF"/>
    <w:rsid w:val="0091720C"/>
    <w:rsid w:val="0093037A"/>
    <w:rsid w:val="00936942"/>
    <w:rsid w:val="00961F9C"/>
    <w:rsid w:val="00976854"/>
    <w:rsid w:val="009D2281"/>
    <w:rsid w:val="009D5AC4"/>
    <w:rsid w:val="00A236E7"/>
    <w:rsid w:val="00A6163A"/>
    <w:rsid w:val="00AA2DC9"/>
    <w:rsid w:val="00AA314E"/>
    <w:rsid w:val="00AA6927"/>
    <w:rsid w:val="00AF5546"/>
    <w:rsid w:val="00B142B1"/>
    <w:rsid w:val="00B15864"/>
    <w:rsid w:val="00B16F71"/>
    <w:rsid w:val="00B25973"/>
    <w:rsid w:val="00B407A8"/>
    <w:rsid w:val="00B4298F"/>
    <w:rsid w:val="00B57457"/>
    <w:rsid w:val="00B61518"/>
    <w:rsid w:val="00B76DC4"/>
    <w:rsid w:val="00B82980"/>
    <w:rsid w:val="00BD4449"/>
    <w:rsid w:val="00BD5079"/>
    <w:rsid w:val="00C01B7E"/>
    <w:rsid w:val="00C03787"/>
    <w:rsid w:val="00C10481"/>
    <w:rsid w:val="00C10BF0"/>
    <w:rsid w:val="00C13475"/>
    <w:rsid w:val="00C367E4"/>
    <w:rsid w:val="00C44E5F"/>
    <w:rsid w:val="00C60AA0"/>
    <w:rsid w:val="00C65210"/>
    <w:rsid w:val="00C70EE6"/>
    <w:rsid w:val="00C77A85"/>
    <w:rsid w:val="00CA4C58"/>
    <w:rsid w:val="00D543D2"/>
    <w:rsid w:val="00DA038A"/>
    <w:rsid w:val="00DA369B"/>
    <w:rsid w:val="00E0783D"/>
    <w:rsid w:val="00E14B5C"/>
    <w:rsid w:val="00E15228"/>
    <w:rsid w:val="00E34B12"/>
    <w:rsid w:val="00E52FE9"/>
    <w:rsid w:val="00E940A3"/>
    <w:rsid w:val="00EB3884"/>
    <w:rsid w:val="00EB59BA"/>
    <w:rsid w:val="00EB6E0E"/>
    <w:rsid w:val="00EC33D5"/>
    <w:rsid w:val="00EE1613"/>
    <w:rsid w:val="00F27DEE"/>
    <w:rsid w:val="00F458CA"/>
    <w:rsid w:val="00F86427"/>
    <w:rsid w:val="00FD4C98"/>
    <w:rsid w:val="00FF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E6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6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6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locked/>
    <w:rsid w:val="00242CC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57</Words>
  <Characters>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李晓</dc:creator>
  <cp:keywords/>
  <dc:description/>
  <cp:lastModifiedBy>郭筱祎</cp:lastModifiedBy>
  <cp:revision>5</cp:revision>
  <dcterms:created xsi:type="dcterms:W3CDTF">2020-07-13T08:34:00Z</dcterms:created>
  <dcterms:modified xsi:type="dcterms:W3CDTF">2020-07-20T07:26:00Z</dcterms:modified>
</cp:coreProperties>
</file>