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7A1" w:rsidRDefault="000D07A1" w:rsidP="000D07A1">
      <w:pPr>
        <w:ind w:firstLineChars="100" w:firstLine="3168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0D07A1" w:rsidRDefault="000D07A1"/>
    <w:tbl>
      <w:tblPr>
        <w:tblW w:w="15164" w:type="dxa"/>
        <w:tblInd w:w="93" w:type="dxa"/>
        <w:tblLook w:val="00A0"/>
      </w:tblPr>
      <w:tblGrid>
        <w:gridCol w:w="460"/>
        <w:gridCol w:w="2439"/>
        <w:gridCol w:w="1443"/>
        <w:gridCol w:w="902"/>
        <w:gridCol w:w="902"/>
        <w:gridCol w:w="902"/>
        <w:gridCol w:w="1623"/>
        <w:gridCol w:w="1533"/>
        <w:gridCol w:w="992"/>
        <w:gridCol w:w="2525"/>
        <w:gridCol w:w="1443"/>
      </w:tblGrid>
      <w:tr w:rsidR="000D07A1" w:rsidRPr="00F4417A" w:rsidTr="00084B87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07A1" w:rsidRPr="004E3408" w:rsidRDefault="000D07A1" w:rsidP="00277862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0D07A1" w:rsidRPr="00F4417A" w:rsidTr="00084B87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07A1" w:rsidRPr="00F4417A" w:rsidRDefault="000D07A1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07A1" w:rsidRPr="00F4417A" w:rsidRDefault="000D07A1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企业名称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07A1" w:rsidRPr="00F4417A" w:rsidRDefault="000D07A1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07A1" w:rsidRPr="00F4417A" w:rsidRDefault="000D07A1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法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定</w:t>
            </w: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代表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5B20BD" w:rsidRDefault="000D07A1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5B20BD" w:rsidRDefault="000D07A1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07A1" w:rsidRPr="005B20BD" w:rsidRDefault="000D07A1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5B20BD" w:rsidRDefault="000D07A1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GSP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证书编号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5B20BD" w:rsidRDefault="000D07A1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5B20BD" w:rsidRDefault="000D07A1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注销部门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5B20BD" w:rsidRDefault="000D07A1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注销</w:t>
            </w: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日期</w:t>
            </w:r>
          </w:p>
        </w:tc>
      </w:tr>
      <w:tr w:rsidR="000D07A1" w:rsidRPr="00F4417A" w:rsidTr="00A90566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0566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rFonts w:hint="eastAsia"/>
                <w:sz w:val="22"/>
                <w:szCs w:val="22"/>
              </w:rPr>
              <w:t>庆仁堂药房（天津）有限公司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rFonts w:hint="eastAsia"/>
                <w:sz w:val="22"/>
                <w:szCs w:val="22"/>
              </w:rPr>
              <w:t>天津市滨海新区杭州道街道碧海明珠</w:t>
            </w:r>
            <w:r w:rsidRPr="00A90566">
              <w:rPr>
                <w:sz w:val="22"/>
                <w:szCs w:val="22"/>
              </w:rPr>
              <w:t>24-5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rFonts w:hint="eastAsia"/>
                <w:sz w:val="22"/>
                <w:szCs w:val="22"/>
              </w:rPr>
              <w:t>刘国菊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rFonts w:hint="eastAsia"/>
                <w:sz w:val="22"/>
                <w:szCs w:val="22"/>
              </w:rPr>
              <w:t>刘国菊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rFonts w:hint="eastAsia"/>
                <w:sz w:val="22"/>
                <w:szCs w:val="22"/>
              </w:rPr>
              <w:t>程伟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rFonts w:hint="eastAsia"/>
                <w:sz w:val="22"/>
                <w:szCs w:val="22"/>
              </w:rPr>
              <w:t>津</w:t>
            </w:r>
            <w:r w:rsidRPr="00A90566">
              <w:rPr>
                <w:sz w:val="22"/>
                <w:szCs w:val="22"/>
              </w:rPr>
              <w:t>DA116010398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 w:rsidP="0027786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 w:rsidP="0027786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A90566">
              <w:rPr>
                <w:rFonts w:ascii="宋体" w:hAnsi="宋体" w:cs="宋体" w:hint="eastAsia"/>
                <w:kern w:val="0"/>
                <w:sz w:val="18"/>
                <w:szCs w:val="18"/>
              </w:rPr>
              <w:t>零售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 w:rsidP="0027786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A9056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 w:rsidP="00A90566">
            <w:pPr>
              <w:rPr>
                <w:sz w:val="22"/>
                <w:szCs w:val="22"/>
              </w:rPr>
            </w:pPr>
            <w:r w:rsidRPr="00A90566">
              <w:rPr>
                <w:sz w:val="22"/>
                <w:szCs w:val="22"/>
              </w:rPr>
              <w:t>2020.7.15</w:t>
            </w:r>
          </w:p>
          <w:p w:rsidR="000D07A1" w:rsidRPr="00A90566" w:rsidRDefault="000D07A1">
            <w:pPr>
              <w:rPr>
                <w:rFonts w:ascii="宋体" w:cs="宋体"/>
                <w:sz w:val="22"/>
                <w:szCs w:val="22"/>
              </w:rPr>
            </w:pPr>
          </w:p>
        </w:tc>
      </w:tr>
      <w:tr w:rsidR="000D07A1" w:rsidRPr="00F4417A" w:rsidTr="00A90566">
        <w:trPr>
          <w:trHeight w:val="6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0566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rFonts w:hint="eastAsia"/>
                <w:sz w:val="22"/>
                <w:szCs w:val="22"/>
              </w:rPr>
              <w:t>成长动力医药股份有限公司天津市滨海新区新城家园大药房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rFonts w:hint="eastAsia"/>
                <w:sz w:val="22"/>
                <w:szCs w:val="22"/>
              </w:rPr>
              <w:t>天津市滨海新区塘沽大连东道新城家园</w:t>
            </w:r>
            <w:r w:rsidRPr="00A90566">
              <w:rPr>
                <w:sz w:val="22"/>
                <w:szCs w:val="22"/>
              </w:rPr>
              <w:t>42</w:t>
            </w:r>
            <w:r w:rsidRPr="00A90566">
              <w:rPr>
                <w:rFonts w:hint="eastAsia"/>
                <w:sz w:val="22"/>
                <w:szCs w:val="22"/>
              </w:rPr>
              <w:t>号</w:t>
            </w:r>
            <w:r w:rsidRPr="00A90566">
              <w:rPr>
                <w:sz w:val="22"/>
                <w:szCs w:val="22"/>
              </w:rPr>
              <w:t>M9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sz w:val="22"/>
                <w:szCs w:val="22"/>
              </w:rPr>
              <w:t>***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rFonts w:hint="eastAsia"/>
                <w:sz w:val="22"/>
                <w:szCs w:val="22"/>
              </w:rPr>
              <w:t>李素杰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rFonts w:hint="eastAsia"/>
                <w:sz w:val="22"/>
                <w:szCs w:val="22"/>
              </w:rPr>
              <w:t>李素杰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rFonts w:hint="eastAsia"/>
                <w:sz w:val="22"/>
                <w:szCs w:val="22"/>
              </w:rPr>
              <w:t>津</w:t>
            </w:r>
            <w:r w:rsidRPr="00A90566">
              <w:rPr>
                <w:sz w:val="22"/>
                <w:szCs w:val="22"/>
              </w:rPr>
              <w:t>DB116010260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 w:rsidP="0027786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 w:rsidP="00D7553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A90566">
              <w:rPr>
                <w:rFonts w:ascii="宋体" w:hAnsi="宋体" w:cs="宋体" w:hint="eastAsia"/>
                <w:kern w:val="0"/>
                <w:sz w:val="18"/>
                <w:szCs w:val="18"/>
              </w:rPr>
              <w:t>零售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 w:rsidP="00D7553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A9056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A1" w:rsidRPr="00A90566" w:rsidRDefault="000D07A1" w:rsidP="00A90566">
            <w:pPr>
              <w:rPr>
                <w:sz w:val="22"/>
                <w:szCs w:val="22"/>
              </w:rPr>
            </w:pPr>
            <w:r w:rsidRPr="00A90566">
              <w:rPr>
                <w:sz w:val="22"/>
                <w:szCs w:val="22"/>
              </w:rPr>
              <w:t>2020.7.17</w:t>
            </w:r>
          </w:p>
          <w:p w:rsidR="000D07A1" w:rsidRPr="00A90566" w:rsidRDefault="000D07A1" w:rsidP="00A90566">
            <w:pPr>
              <w:rPr>
                <w:sz w:val="22"/>
                <w:szCs w:val="22"/>
              </w:rPr>
            </w:pPr>
          </w:p>
        </w:tc>
      </w:tr>
    </w:tbl>
    <w:p w:rsidR="000D07A1" w:rsidRPr="008B437A" w:rsidRDefault="000D07A1" w:rsidP="000D07A1">
      <w:pPr>
        <w:ind w:firstLineChars="100" w:firstLine="31680"/>
        <w:jc w:val="left"/>
        <w:rPr>
          <w:rFonts w:ascii="黑体" w:eastAsia="黑体" w:hAnsi="黑体" w:cs="宋体"/>
          <w:kern w:val="0"/>
          <w:sz w:val="32"/>
          <w:szCs w:val="32"/>
        </w:rPr>
      </w:pPr>
    </w:p>
    <w:p w:rsidR="000D07A1" w:rsidRDefault="000D07A1"/>
    <w:sectPr w:rsidR="000D07A1" w:rsidSect="00084B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7A1" w:rsidRDefault="000D07A1" w:rsidP="00AF4958">
      <w:r>
        <w:separator/>
      </w:r>
    </w:p>
  </w:endnote>
  <w:endnote w:type="continuationSeparator" w:id="0">
    <w:p w:rsidR="000D07A1" w:rsidRDefault="000D07A1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7A1" w:rsidRDefault="000D07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7A1" w:rsidRDefault="000D07A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7A1" w:rsidRDefault="000D07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7A1" w:rsidRDefault="000D07A1" w:rsidP="00AF4958">
      <w:r>
        <w:separator/>
      </w:r>
    </w:p>
  </w:footnote>
  <w:footnote w:type="continuationSeparator" w:id="0">
    <w:p w:rsidR="000D07A1" w:rsidRDefault="000D07A1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7A1" w:rsidRDefault="000D07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7A1" w:rsidRDefault="000D07A1" w:rsidP="00A9056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7A1" w:rsidRDefault="000D07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25E51"/>
    <w:rsid w:val="000372AC"/>
    <w:rsid w:val="00084B87"/>
    <w:rsid w:val="000B624F"/>
    <w:rsid w:val="000D07A1"/>
    <w:rsid w:val="000D2A21"/>
    <w:rsid w:val="00173D71"/>
    <w:rsid w:val="001A089E"/>
    <w:rsid w:val="0021161C"/>
    <w:rsid w:val="002646DC"/>
    <w:rsid w:val="002752EF"/>
    <w:rsid w:val="00277862"/>
    <w:rsid w:val="002815FD"/>
    <w:rsid w:val="00287DBA"/>
    <w:rsid w:val="00290DB9"/>
    <w:rsid w:val="002A2F41"/>
    <w:rsid w:val="0031550F"/>
    <w:rsid w:val="003C4E80"/>
    <w:rsid w:val="0043314A"/>
    <w:rsid w:val="0048766E"/>
    <w:rsid w:val="004E3408"/>
    <w:rsid w:val="00501FDB"/>
    <w:rsid w:val="005B20BD"/>
    <w:rsid w:val="005B7C8B"/>
    <w:rsid w:val="00680065"/>
    <w:rsid w:val="006A2A1A"/>
    <w:rsid w:val="006E2566"/>
    <w:rsid w:val="006F25D4"/>
    <w:rsid w:val="00735E13"/>
    <w:rsid w:val="007F6814"/>
    <w:rsid w:val="00867814"/>
    <w:rsid w:val="00894FC1"/>
    <w:rsid w:val="008B2B2A"/>
    <w:rsid w:val="008B437A"/>
    <w:rsid w:val="009938BD"/>
    <w:rsid w:val="009A614E"/>
    <w:rsid w:val="009B1198"/>
    <w:rsid w:val="009D2281"/>
    <w:rsid w:val="009D5AC4"/>
    <w:rsid w:val="00A20FF6"/>
    <w:rsid w:val="00A90566"/>
    <w:rsid w:val="00AF4958"/>
    <w:rsid w:val="00AF7EF5"/>
    <w:rsid w:val="00B142B1"/>
    <w:rsid w:val="00B625D9"/>
    <w:rsid w:val="00C03787"/>
    <w:rsid w:val="00D55944"/>
    <w:rsid w:val="00D71F2C"/>
    <w:rsid w:val="00D7553A"/>
    <w:rsid w:val="00DA369B"/>
    <w:rsid w:val="00E71DAF"/>
    <w:rsid w:val="00E940A3"/>
    <w:rsid w:val="00F0081A"/>
    <w:rsid w:val="00F37FF4"/>
    <w:rsid w:val="00F4417A"/>
    <w:rsid w:val="00F458CA"/>
    <w:rsid w:val="00F83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B87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32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42</Words>
  <Characters>242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4</cp:revision>
  <dcterms:created xsi:type="dcterms:W3CDTF">2020-06-23T01:44:00Z</dcterms:created>
  <dcterms:modified xsi:type="dcterms:W3CDTF">2020-07-20T07:30:00Z</dcterms:modified>
</cp:coreProperties>
</file>