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56"/>
        <w:gridCol w:w="1940"/>
        <w:gridCol w:w="1371"/>
        <w:gridCol w:w="6"/>
        <w:gridCol w:w="845"/>
        <w:gridCol w:w="900"/>
        <w:gridCol w:w="902"/>
        <w:gridCol w:w="1145"/>
        <w:gridCol w:w="1937"/>
        <w:gridCol w:w="599"/>
        <w:gridCol w:w="1393"/>
        <w:gridCol w:w="957"/>
        <w:gridCol w:w="1296"/>
        <w:gridCol w:w="6"/>
        <w:gridCol w:w="1296"/>
      </w:tblGrid>
      <w:tr w:rsidR="00753020" w:rsidRPr="005B20BD" w:rsidTr="00E17327">
        <w:trPr>
          <w:trHeight w:val="405"/>
        </w:trPr>
        <w:tc>
          <w:tcPr>
            <w:tcW w:w="1514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3020" w:rsidRDefault="00753020" w:rsidP="00E1732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53020" w:rsidRPr="00F7132C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753020" w:rsidRPr="005B20BD" w:rsidTr="00F7132C">
        <w:trPr>
          <w:trHeight w:val="6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5B20BD" w:rsidRDefault="00753020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753020" w:rsidRPr="005B20BD" w:rsidTr="00F7132C">
        <w:trPr>
          <w:trHeight w:val="79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25B38" w:rsidRDefault="00753020" w:rsidP="00E17327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F25B38">
              <w:rPr>
                <w:rFonts w:ascii="仿宋_GB2312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天津自贸区天行健医药销售有限公司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天津市滨海新区塘沽新港春风里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5</w:t>
            </w: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栋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7</w:t>
            </w: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号底商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刘建梅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曲由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曲由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DA116010340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中成药、化学药制剂、抗生素制剂、生化药品、中药饮片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25B38" w:rsidRDefault="00753020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2020.8.24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2025.8.23</w:t>
            </w:r>
          </w:p>
        </w:tc>
      </w:tr>
      <w:tr w:rsidR="00753020" w:rsidRPr="005B20BD" w:rsidTr="00F7132C">
        <w:trPr>
          <w:trHeight w:val="79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25B38" w:rsidRDefault="00753020" w:rsidP="00E17327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F25B38">
              <w:rPr>
                <w:rFonts w:ascii="仿宋_GB2312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天津市滨海新区迁僖大药房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天津市滨海新区岷江里秀水街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41</w:t>
            </w: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、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45</w:t>
            </w: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、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51</w:t>
            </w: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高平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高平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DB116010320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药品：中成药；化学药制剂；抗生素制剂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25B38" w:rsidRDefault="00753020" w:rsidP="00E17327">
            <w:pPr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2020.8.27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2025.8.26</w:t>
            </w:r>
          </w:p>
        </w:tc>
      </w:tr>
      <w:tr w:rsidR="00753020" w:rsidTr="00F71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5"/>
        </w:trPr>
        <w:tc>
          <w:tcPr>
            <w:tcW w:w="556" w:type="dxa"/>
            <w:vAlign w:val="center"/>
          </w:tcPr>
          <w:p w:rsidR="00753020" w:rsidRPr="00F25B38" w:rsidRDefault="00753020" w:rsidP="00E1732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5B38">
              <w:rPr>
                <w:rFonts w:ascii="仿宋_GB2312" w:eastAsia="仿宋_GB2312"/>
                <w:sz w:val="24"/>
                <w:szCs w:val="24"/>
              </w:rPr>
              <w:t>3</w:t>
            </w:r>
          </w:p>
        </w:tc>
        <w:tc>
          <w:tcPr>
            <w:tcW w:w="1940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天津市滨海新区塘沽福顺祥大药房</w:t>
            </w:r>
          </w:p>
        </w:tc>
        <w:tc>
          <w:tcPr>
            <w:tcW w:w="1377" w:type="dxa"/>
            <w:gridSpan w:val="2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天津市滨海新区塘沽福建北路文明里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21-3</w:t>
            </w: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底商</w:t>
            </w:r>
          </w:p>
        </w:tc>
        <w:tc>
          <w:tcPr>
            <w:tcW w:w="845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林尽染</w:t>
            </w:r>
          </w:p>
        </w:tc>
        <w:tc>
          <w:tcPr>
            <w:tcW w:w="902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张洪芳</w:t>
            </w:r>
          </w:p>
        </w:tc>
        <w:tc>
          <w:tcPr>
            <w:tcW w:w="1145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7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DB116010310</w:t>
            </w:r>
          </w:p>
        </w:tc>
        <w:tc>
          <w:tcPr>
            <w:tcW w:w="599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药品：中成药、化学药制剂、抗生素、生化药品、生物制品（血液制品、疫苗除外）（不含冷藏、冷冻药品）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7" w:type="dxa"/>
            <w:vAlign w:val="center"/>
          </w:tcPr>
          <w:p w:rsidR="00753020" w:rsidRPr="00F25B38" w:rsidRDefault="00753020" w:rsidP="00E17327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5B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296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2020.8.31</w:t>
            </w:r>
          </w:p>
        </w:tc>
        <w:tc>
          <w:tcPr>
            <w:tcW w:w="1302" w:type="dxa"/>
            <w:gridSpan w:val="2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2025.8.30</w:t>
            </w:r>
          </w:p>
        </w:tc>
      </w:tr>
      <w:tr w:rsidR="00753020" w:rsidTr="00F71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5"/>
        </w:trPr>
        <w:tc>
          <w:tcPr>
            <w:tcW w:w="556" w:type="dxa"/>
            <w:vAlign w:val="center"/>
          </w:tcPr>
          <w:p w:rsidR="00753020" w:rsidRPr="00F25B38" w:rsidRDefault="00753020" w:rsidP="00E1732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</w:p>
        </w:tc>
        <w:tc>
          <w:tcPr>
            <w:tcW w:w="1940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天津市德福康大药房有限公司</w:t>
            </w:r>
          </w:p>
        </w:tc>
        <w:tc>
          <w:tcPr>
            <w:tcW w:w="1377" w:type="dxa"/>
            <w:gridSpan w:val="2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天津市滨海新区大港街育才路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348</w:t>
            </w: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45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路静忠</w:t>
            </w:r>
          </w:p>
        </w:tc>
        <w:tc>
          <w:tcPr>
            <w:tcW w:w="900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路静忠</w:t>
            </w:r>
          </w:p>
        </w:tc>
        <w:tc>
          <w:tcPr>
            <w:tcW w:w="902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路静忠</w:t>
            </w:r>
          </w:p>
        </w:tc>
        <w:tc>
          <w:tcPr>
            <w:tcW w:w="1145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7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DB116030165</w:t>
            </w:r>
          </w:p>
        </w:tc>
        <w:tc>
          <w:tcPr>
            <w:tcW w:w="599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药品：中成药、中药饮片（精品包装）、化学药制剂、抗生素制剂、生化药品、生物制品（除疫苗、血液制品）（不含冷藏、冷冻药品）</w:t>
            </w: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7" w:type="dxa"/>
            <w:vAlign w:val="center"/>
          </w:tcPr>
          <w:p w:rsidR="00753020" w:rsidRPr="00F25B38" w:rsidRDefault="00753020" w:rsidP="00725C46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5B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296" w:type="dxa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2020.8.31</w:t>
            </w:r>
          </w:p>
        </w:tc>
        <w:tc>
          <w:tcPr>
            <w:tcW w:w="1302" w:type="dxa"/>
            <w:gridSpan w:val="2"/>
            <w:vAlign w:val="center"/>
          </w:tcPr>
          <w:p w:rsidR="00753020" w:rsidRPr="00F7132C" w:rsidRDefault="00753020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F7132C">
              <w:rPr>
                <w:rFonts w:ascii="仿宋_GB2312" w:eastAsia="仿宋_GB2312"/>
                <w:color w:val="000000"/>
                <w:sz w:val="22"/>
                <w:szCs w:val="22"/>
              </w:rPr>
              <w:t>2025.8.30</w:t>
            </w:r>
          </w:p>
        </w:tc>
      </w:tr>
    </w:tbl>
    <w:p w:rsidR="00753020" w:rsidRDefault="00753020"/>
    <w:sectPr w:rsidR="00753020" w:rsidSect="00F713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020" w:rsidRDefault="00753020" w:rsidP="00E46100">
      <w:r>
        <w:separator/>
      </w:r>
    </w:p>
  </w:endnote>
  <w:endnote w:type="continuationSeparator" w:id="0">
    <w:p w:rsidR="00753020" w:rsidRDefault="0075302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020" w:rsidRDefault="007530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020" w:rsidRDefault="0075302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020" w:rsidRDefault="007530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020" w:rsidRDefault="00753020" w:rsidP="00E46100">
      <w:r>
        <w:separator/>
      </w:r>
    </w:p>
  </w:footnote>
  <w:footnote w:type="continuationSeparator" w:id="0">
    <w:p w:rsidR="00753020" w:rsidRDefault="0075302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020" w:rsidRDefault="007530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020" w:rsidRDefault="00753020" w:rsidP="00F7132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020" w:rsidRDefault="0075302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165C"/>
    <w:rsid w:val="0005495F"/>
    <w:rsid w:val="00054BB1"/>
    <w:rsid w:val="00070EF7"/>
    <w:rsid w:val="00075D18"/>
    <w:rsid w:val="00085BEC"/>
    <w:rsid w:val="00095A43"/>
    <w:rsid w:val="000D34EF"/>
    <w:rsid w:val="000E5546"/>
    <w:rsid w:val="000E7E5C"/>
    <w:rsid w:val="00102D7C"/>
    <w:rsid w:val="0010578A"/>
    <w:rsid w:val="001060BE"/>
    <w:rsid w:val="00137DA9"/>
    <w:rsid w:val="00191F37"/>
    <w:rsid w:val="001A089E"/>
    <w:rsid w:val="001A658C"/>
    <w:rsid w:val="001C0493"/>
    <w:rsid w:val="001C49A3"/>
    <w:rsid w:val="001D0526"/>
    <w:rsid w:val="001D6DA4"/>
    <w:rsid w:val="001F7D6A"/>
    <w:rsid w:val="00201ADA"/>
    <w:rsid w:val="002250C3"/>
    <w:rsid w:val="002325A6"/>
    <w:rsid w:val="00232D0E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90C68"/>
    <w:rsid w:val="00290DB9"/>
    <w:rsid w:val="00294D2E"/>
    <w:rsid w:val="002A03F1"/>
    <w:rsid w:val="002A31CF"/>
    <w:rsid w:val="002A59B2"/>
    <w:rsid w:val="002B2E1F"/>
    <w:rsid w:val="002B534A"/>
    <w:rsid w:val="002C02BD"/>
    <w:rsid w:val="002C22BB"/>
    <w:rsid w:val="002C3048"/>
    <w:rsid w:val="002C7BFD"/>
    <w:rsid w:val="002E65C3"/>
    <w:rsid w:val="003070BC"/>
    <w:rsid w:val="00315A2C"/>
    <w:rsid w:val="0035714E"/>
    <w:rsid w:val="00364CA9"/>
    <w:rsid w:val="00367507"/>
    <w:rsid w:val="003706BB"/>
    <w:rsid w:val="00374ED3"/>
    <w:rsid w:val="003769F4"/>
    <w:rsid w:val="00381300"/>
    <w:rsid w:val="00387894"/>
    <w:rsid w:val="00387F7B"/>
    <w:rsid w:val="00392A85"/>
    <w:rsid w:val="003961ED"/>
    <w:rsid w:val="003A29DD"/>
    <w:rsid w:val="003E188B"/>
    <w:rsid w:val="003F0D08"/>
    <w:rsid w:val="00401DEA"/>
    <w:rsid w:val="0043430E"/>
    <w:rsid w:val="00437FF9"/>
    <w:rsid w:val="00450276"/>
    <w:rsid w:val="00452415"/>
    <w:rsid w:val="004842EF"/>
    <w:rsid w:val="00490DC8"/>
    <w:rsid w:val="00493520"/>
    <w:rsid w:val="004970C2"/>
    <w:rsid w:val="00497C6D"/>
    <w:rsid w:val="004A16F1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417C5"/>
    <w:rsid w:val="00567CDE"/>
    <w:rsid w:val="00570DC7"/>
    <w:rsid w:val="00571C1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2396C"/>
    <w:rsid w:val="00634A78"/>
    <w:rsid w:val="006501AB"/>
    <w:rsid w:val="006501CE"/>
    <w:rsid w:val="00681D0E"/>
    <w:rsid w:val="00684EA4"/>
    <w:rsid w:val="006A334D"/>
    <w:rsid w:val="006A63CB"/>
    <w:rsid w:val="006A7445"/>
    <w:rsid w:val="006B54D0"/>
    <w:rsid w:val="006C275D"/>
    <w:rsid w:val="006D4BD5"/>
    <w:rsid w:val="006E17A3"/>
    <w:rsid w:val="006E2566"/>
    <w:rsid w:val="006E4A60"/>
    <w:rsid w:val="006E6DDD"/>
    <w:rsid w:val="006F4A01"/>
    <w:rsid w:val="00700939"/>
    <w:rsid w:val="007053FA"/>
    <w:rsid w:val="0072436C"/>
    <w:rsid w:val="00725C46"/>
    <w:rsid w:val="00746AF4"/>
    <w:rsid w:val="00753020"/>
    <w:rsid w:val="00755DF6"/>
    <w:rsid w:val="00760AB3"/>
    <w:rsid w:val="007627B5"/>
    <w:rsid w:val="007629AB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E1226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342C"/>
    <w:rsid w:val="008A368F"/>
    <w:rsid w:val="008B352A"/>
    <w:rsid w:val="008B54CC"/>
    <w:rsid w:val="008D0CF9"/>
    <w:rsid w:val="008E0633"/>
    <w:rsid w:val="008E76DA"/>
    <w:rsid w:val="00903F58"/>
    <w:rsid w:val="00903F80"/>
    <w:rsid w:val="00910CA6"/>
    <w:rsid w:val="00935FD8"/>
    <w:rsid w:val="00941C59"/>
    <w:rsid w:val="00942936"/>
    <w:rsid w:val="0094520A"/>
    <w:rsid w:val="009512E2"/>
    <w:rsid w:val="00951358"/>
    <w:rsid w:val="009521EB"/>
    <w:rsid w:val="00964808"/>
    <w:rsid w:val="009665D0"/>
    <w:rsid w:val="00985884"/>
    <w:rsid w:val="00986F3F"/>
    <w:rsid w:val="009878E0"/>
    <w:rsid w:val="00990377"/>
    <w:rsid w:val="009938BD"/>
    <w:rsid w:val="009A23B3"/>
    <w:rsid w:val="009A28B4"/>
    <w:rsid w:val="009A6D88"/>
    <w:rsid w:val="009D2281"/>
    <w:rsid w:val="009D5AC4"/>
    <w:rsid w:val="009D666C"/>
    <w:rsid w:val="009E103E"/>
    <w:rsid w:val="009E1405"/>
    <w:rsid w:val="009E73EB"/>
    <w:rsid w:val="00A41773"/>
    <w:rsid w:val="00A54602"/>
    <w:rsid w:val="00A56D89"/>
    <w:rsid w:val="00A71A7E"/>
    <w:rsid w:val="00A94F4E"/>
    <w:rsid w:val="00AC0BA5"/>
    <w:rsid w:val="00AE6F44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819B5"/>
    <w:rsid w:val="00C82659"/>
    <w:rsid w:val="00C9103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D11397"/>
    <w:rsid w:val="00D32A94"/>
    <w:rsid w:val="00D32FC2"/>
    <w:rsid w:val="00D42A61"/>
    <w:rsid w:val="00D44022"/>
    <w:rsid w:val="00D50D62"/>
    <w:rsid w:val="00D55FA6"/>
    <w:rsid w:val="00D61902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6744"/>
    <w:rsid w:val="00DC1F7E"/>
    <w:rsid w:val="00DD1F40"/>
    <w:rsid w:val="00DD20A2"/>
    <w:rsid w:val="00DD6570"/>
    <w:rsid w:val="00DE612A"/>
    <w:rsid w:val="00E00281"/>
    <w:rsid w:val="00E00E46"/>
    <w:rsid w:val="00E043A7"/>
    <w:rsid w:val="00E06868"/>
    <w:rsid w:val="00E17327"/>
    <w:rsid w:val="00E46100"/>
    <w:rsid w:val="00E56807"/>
    <w:rsid w:val="00E56AC1"/>
    <w:rsid w:val="00E608A7"/>
    <w:rsid w:val="00E80600"/>
    <w:rsid w:val="00E80BCB"/>
    <w:rsid w:val="00E811D4"/>
    <w:rsid w:val="00E8623C"/>
    <w:rsid w:val="00E940A3"/>
    <w:rsid w:val="00EA35F4"/>
    <w:rsid w:val="00EA5B00"/>
    <w:rsid w:val="00EB00FD"/>
    <w:rsid w:val="00EB2D7A"/>
    <w:rsid w:val="00EC6CBE"/>
    <w:rsid w:val="00ED7588"/>
    <w:rsid w:val="00EE1EB3"/>
    <w:rsid w:val="00EF3D80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6C60"/>
    <w:rsid w:val="00F64738"/>
    <w:rsid w:val="00F65EDB"/>
    <w:rsid w:val="00F7132C"/>
    <w:rsid w:val="00F76CB8"/>
    <w:rsid w:val="00F83286"/>
    <w:rsid w:val="00F84F93"/>
    <w:rsid w:val="00F908E1"/>
    <w:rsid w:val="00F954E8"/>
    <w:rsid w:val="00FA2111"/>
    <w:rsid w:val="00FA34CB"/>
    <w:rsid w:val="00FB4DEE"/>
    <w:rsid w:val="00FB6287"/>
    <w:rsid w:val="00FC1F0C"/>
    <w:rsid w:val="00FD4ABF"/>
    <w:rsid w:val="00FE0E37"/>
    <w:rsid w:val="00FE3C74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7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99</Words>
  <Characters>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2020-08-31T07:20:00Z</dcterms:created>
  <dcterms:modified xsi:type="dcterms:W3CDTF">2020-08-31T07:20:00Z</dcterms:modified>
</cp:coreProperties>
</file>